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34B90" w14:textId="5E3B36C7" w:rsidR="00A26484" w:rsidRPr="00B266B0" w:rsidRDefault="00A26484" w:rsidP="00A2648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C6904" w:rsidRPr="000C6904">
        <w:rPr>
          <w:bCs/>
          <w:noProof w:val="0"/>
          <w:sz w:val="24"/>
          <w:szCs w:val="24"/>
        </w:rPr>
        <w:t>1915522</w:t>
      </w:r>
    </w:p>
    <w:p w14:paraId="11776FA6" w14:textId="20B148B6" w:rsidR="00A209D6" w:rsidRPr="00465587" w:rsidRDefault="00A26484" w:rsidP="00A26484">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9BF32D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5F0B">
        <w:rPr>
          <w:rFonts w:cs="Arial"/>
          <w:b/>
          <w:bCs/>
          <w:sz w:val="24"/>
          <w:lang w:eastAsia="ja-JP"/>
        </w:rPr>
        <w:t>6.11.6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1904DE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0E07" w:rsidRPr="00150E07">
        <w:rPr>
          <w:rFonts w:ascii="Arial" w:hAnsi="Arial" w:cs="Arial"/>
          <w:b/>
          <w:bCs/>
          <w:sz w:val="24"/>
        </w:rPr>
        <w:t>Further details on RRM measurement relaxation</w:t>
      </w:r>
    </w:p>
    <w:p w14:paraId="1F147C23" w14:textId="7624EAC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44735" w:rsidRPr="00344735">
        <w:rPr>
          <w:rFonts w:ascii="Arial" w:hAnsi="Arial" w:cs="Arial"/>
          <w:b/>
          <w:bCs/>
          <w:sz w:val="24"/>
        </w:rPr>
        <w:t>NR_UE_pow_sav</w:t>
      </w:r>
      <w:proofErr w:type="spellEnd"/>
      <w:r w:rsidR="00344735" w:rsidRPr="00344735">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34473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FA5339C" w14:textId="2EFB6DCE" w:rsidR="00150E07" w:rsidRDefault="00150E07" w:rsidP="00150E07">
      <w:pPr>
        <w:pStyle w:val="Doc-text2"/>
        <w:ind w:left="0" w:firstLine="0"/>
      </w:pPr>
      <w:r>
        <w:t>Following agreements were made in RAN2#107 regarding RRM measurement relaxation:</w:t>
      </w:r>
    </w:p>
    <w:p w14:paraId="2D4BF4B5" w14:textId="77777777" w:rsidR="00150E07" w:rsidRDefault="00150E07" w:rsidP="00150E07">
      <w:pPr>
        <w:pStyle w:val="Doc-text2"/>
        <w:ind w:left="0" w:firstLine="0"/>
      </w:pPr>
    </w:p>
    <w:tbl>
      <w:tblPr>
        <w:tblStyle w:val="TableGrid"/>
        <w:tblW w:w="9269" w:type="dxa"/>
        <w:tblInd w:w="-5" w:type="dxa"/>
        <w:tblLook w:val="04A0" w:firstRow="1" w:lastRow="0" w:firstColumn="1" w:lastColumn="0" w:noHBand="0" w:noVBand="1"/>
      </w:tblPr>
      <w:tblGrid>
        <w:gridCol w:w="9269"/>
      </w:tblGrid>
      <w:tr w:rsidR="00150E07" w14:paraId="5C2B1C97" w14:textId="77777777" w:rsidTr="00150E07">
        <w:tc>
          <w:tcPr>
            <w:tcW w:w="9269" w:type="dxa"/>
          </w:tcPr>
          <w:p w14:paraId="2FB9E7E0" w14:textId="77777777" w:rsidR="00150E07" w:rsidRPr="00327942" w:rsidRDefault="00150E07" w:rsidP="00AB6890">
            <w:pPr>
              <w:pStyle w:val="Doc-text2"/>
              <w:ind w:left="0" w:firstLine="0"/>
              <w:rPr>
                <w:b/>
                <w:bCs/>
              </w:rPr>
            </w:pPr>
            <w:r w:rsidRPr="00327942">
              <w:rPr>
                <w:b/>
                <w:bCs/>
              </w:rPr>
              <w:t xml:space="preserve">Agreements </w:t>
            </w:r>
          </w:p>
          <w:p w14:paraId="0A014E20" w14:textId="77777777" w:rsidR="00150E07" w:rsidRDefault="00150E07" w:rsidP="00150E07">
            <w:pPr>
              <w:pStyle w:val="Doc-text2"/>
              <w:numPr>
                <w:ilvl w:val="0"/>
                <w:numId w:val="8"/>
              </w:numPr>
            </w:pPr>
            <w:r>
              <w:t xml:space="preserve">Measurement relaxation criteria can consider both low mobility and UE location in the cell (e.g. whether the UE is in cell-edge).    </w:t>
            </w:r>
          </w:p>
          <w:p w14:paraId="6F1EDB9E" w14:textId="77777777" w:rsidR="00150E07" w:rsidRDefault="00150E07" w:rsidP="00150E07">
            <w:pPr>
              <w:pStyle w:val="Doc-text2"/>
              <w:numPr>
                <w:ilvl w:val="0"/>
                <w:numId w:val="8"/>
              </w:numPr>
            </w:pPr>
            <w:r>
              <w:t xml:space="preserve">UE may activate relaxed measurement criteria if at least any of the following conditions are met:   </w:t>
            </w:r>
          </w:p>
          <w:p w14:paraId="0DDC2CDF" w14:textId="77777777" w:rsidR="00150E07" w:rsidRDefault="00150E07" w:rsidP="00AB6890">
            <w:pPr>
              <w:pStyle w:val="Doc-text2"/>
              <w:ind w:left="360" w:firstLine="0"/>
            </w:pPr>
            <w:r>
              <w:t>a) Serving Cell measurement does not change more than a relative threshold during a time period</w:t>
            </w:r>
          </w:p>
          <w:p w14:paraId="52B20CDA" w14:textId="77777777" w:rsidR="00150E07" w:rsidRDefault="00150E07" w:rsidP="00AB6890">
            <w:pPr>
              <w:pStyle w:val="Doc-text2"/>
              <w:ind w:left="360" w:firstLine="0"/>
            </w:pPr>
            <w:r>
              <w:t xml:space="preserve">-  LTE relaxed monitoring criteria in 36.304 is considered as a baseline.  Additional enhancements to address aspects that are specific to NR can be considered. </w:t>
            </w:r>
          </w:p>
          <w:p w14:paraId="13A3D69F" w14:textId="77777777" w:rsidR="00150E07" w:rsidRDefault="00150E07" w:rsidP="00AB6890">
            <w:pPr>
              <w:pStyle w:val="Doc-text2"/>
              <w:ind w:left="363"/>
            </w:pPr>
            <w:r>
              <w:tab/>
              <w:t>b) UE is not a cell edge, meaning that serving cell/beam RSRP/RSRQ/SINR is above a threshold</w:t>
            </w:r>
          </w:p>
          <w:p w14:paraId="0F6D59EC" w14:textId="77777777" w:rsidR="00150E07" w:rsidRDefault="00150E07" w:rsidP="00AB6890">
            <w:pPr>
              <w:pStyle w:val="Doc-text2"/>
              <w:ind w:left="0" w:firstLine="0"/>
            </w:pPr>
            <w:r>
              <w:tab/>
              <w:t>FFS: Whether neighbour cell RSRP should also be considered.</w:t>
            </w:r>
          </w:p>
          <w:p w14:paraId="711F6323" w14:textId="77777777" w:rsidR="00150E07" w:rsidRDefault="00150E07" w:rsidP="00AB6890">
            <w:pPr>
              <w:pStyle w:val="Doc-text2"/>
              <w:ind w:left="0" w:firstLine="0"/>
            </w:pPr>
          </w:p>
        </w:tc>
      </w:tr>
    </w:tbl>
    <w:p w14:paraId="7CF4B5D4" w14:textId="028B3355" w:rsidR="00150E07" w:rsidRDefault="00150E07" w:rsidP="00150E07">
      <w:pPr>
        <w:pStyle w:val="Doc-text2"/>
        <w:ind w:left="0" w:firstLine="0"/>
      </w:pPr>
    </w:p>
    <w:p w14:paraId="313CE586" w14:textId="75AC9263" w:rsidR="00C44D4D" w:rsidRDefault="00C44D4D" w:rsidP="00150E07">
      <w:pPr>
        <w:pStyle w:val="Doc-text2"/>
        <w:ind w:left="0" w:firstLine="0"/>
      </w:pPr>
      <w:r>
        <w:t>And in RAN2#107bis:</w:t>
      </w:r>
    </w:p>
    <w:p w14:paraId="18BFC2C5" w14:textId="77777777" w:rsidR="00C44D4D" w:rsidRDefault="00C44D4D" w:rsidP="00C44D4D">
      <w:pPr>
        <w:pStyle w:val="Doc-text2"/>
      </w:pPr>
    </w:p>
    <w:p w14:paraId="0F9FC1A8" w14:textId="10FF36BC" w:rsidR="00C44D4D" w:rsidRPr="0052158D" w:rsidRDefault="00C44D4D" w:rsidP="00C44D4D">
      <w:pPr>
        <w:pStyle w:val="Doc-text2"/>
        <w:pBdr>
          <w:top w:val="single" w:sz="4" w:space="1" w:color="auto"/>
          <w:left w:val="single" w:sz="4" w:space="4" w:color="auto"/>
          <w:bottom w:val="single" w:sz="4" w:space="1" w:color="auto"/>
          <w:right w:val="single" w:sz="4" w:space="4" w:color="auto"/>
        </w:pBdr>
        <w:ind w:left="363"/>
        <w:rPr>
          <w:b/>
        </w:rPr>
      </w:pPr>
      <w:r>
        <w:rPr>
          <w:b/>
        </w:rPr>
        <w:t xml:space="preserve"> </w:t>
      </w:r>
      <w:r w:rsidRPr="0052158D">
        <w:rPr>
          <w:b/>
        </w:rPr>
        <w:t>Agreements:</w:t>
      </w:r>
    </w:p>
    <w:p w14:paraId="7ED50572" w14:textId="29E384E4" w:rsidR="00C44D4D" w:rsidRDefault="00C44D4D" w:rsidP="00C44D4D">
      <w:pPr>
        <w:pStyle w:val="Doc-text2"/>
        <w:numPr>
          <w:ilvl w:val="0"/>
          <w:numId w:val="13"/>
        </w:numPr>
        <w:pBdr>
          <w:top w:val="single" w:sz="4" w:space="1" w:color="auto"/>
          <w:left w:val="single" w:sz="4" w:space="4" w:color="auto"/>
          <w:bottom w:val="single" w:sz="4" w:space="1" w:color="auto"/>
          <w:right w:val="single" w:sz="4" w:space="4" w:color="auto"/>
        </w:pBdr>
        <w:ind w:left="360"/>
      </w:pPr>
      <w:r>
        <w:t xml:space="preserve"> Network can configure the triggering criteria independently (i.e. either cell-edge or low mobility or both) </w:t>
      </w:r>
    </w:p>
    <w:p w14:paraId="4D3EE830" w14:textId="186DFA51" w:rsidR="00C44D4D" w:rsidRPr="0052158D" w:rsidRDefault="00C44D4D" w:rsidP="00C44D4D">
      <w:pPr>
        <w:pStyle w:val="Doc-text2"/>
        <w:numPr>
          <w:ilvl w:val="0"/>
          <w:numId w:val="13"/>
        </w:numPr>
        <w:pBdr>
          <w:top w:val="single" w:sz="4" w:space="1" w:color="auto"/>
          <w:left w:val="single" w:sz="4" w:space="4" w:color="auto"/>
          <w:bottom w:val="single" w:sz="4" w:space="1" w:color="auto"/>
          <w:right w:val="single" w:sz="4" w:space="4" w:color="auto"/>
        </w:pBdr>
        <w:ind w:left="360"/>
      </w:pPr>
      <w:r>
        <w:t xml:space="preserve"> Cell-edge criteria will not consider neighbour cell measurements </w:t>
      </w:r>
    </w:p>
    <w:p w14:paraId="10689F9B" w14:textId="77777777" w:rsidR="00C44D4D" w:rsidRDefault="00C44D4D" w:rsidP="00150E07">
      <w:pPr>
        <w:pStyle w:val="Doc-text2"/>
        <w:ind w:left="0" w:firstLine="0"/>
      </w:pPr>
    </w:p>
    <w:p w14:paraId="4FBF9759" w14:textId="77777777" w:rsidR="00C44D4D" w:rsidRDefault="00C44D4D" w:rsidP="00150E07">
      <w:pPr>
        <w:pStyle w:val="Doc-text2"/>
        <w:ind w:left="0" w:firstLine="0"/>
      </w:pPr>
    </w:p>
    <w:p w14:paraId="46970CAA" w14:textId="77777777" w:rsidR="00150E07" w:rsidRPr="006E13D1" w:rsidRDefault="00150E07" w:rsidP="00A209D6"/>
    <w:p w14:paraId="28618313" w14:textId="77777777" w:rsidR="00DF3E8A" w:rsidRDefault="00A209D6" w:rsidP="00A209D6">
      <w:pPr>
        <w:pStyle w:val="Heading1"/>
      </w:pPr>
      <w:r w:rsidRPr="006E13D1">
        <w:t>2</w:t>
      </w:r>
      <w:r w:rsidRPr="006E13D1">
        <w:tab/>
      </w:r>
      <w:r w:rsidR="00DF3E8A">
        <w:t>Discussion</w:t>
      </w:r>
    </w:p>
    <w:p w14:paraId="2BBFF540" w14:textId="60E2513F" w:rsidR="00A209D6" w:rsidRPr="006E13D1" w:rsidRDefault="00DF3E8A" w:rsidP="00B67DB2">
      <w:pPr>
        <w:pStyle w:val="Heading3"/>
        <w:numPr>
          <w:ilvl w:val="1"/>
          <w:numId w:val="11"/>
        </w:numPr>
      </w:pPr>
      <w:r>
        <w:t xml:space="preserve"> On the </w:t>
      </w:r>
      <w:proofErr w:type="gramStart"/>
      <w:r w:rsidR="00CF7F48">
        <w:t>beam based</w:t>
      </w:r>
      <w:proofErr w:type="gramEnd"/>
      <w:r w:rsidR="00CF7F48">
        <w:t xml:space="preserve"> </w:t>
      </w:r>
      <w:r>
        <w:t xml:space="preserve">criteria for determining measurement adaptation </w:t>
      </w:r>
    </w:p>
    <w:p w14:paraId="761C5CA1" w14:textId="07ADABA8" w:rsidR="00B67DB2" w:rsidRDefault="00B67DB2" w:rsidP="00B67DB2">
      <w:pPr>
        <w:pStyle w:val="Doc-text2"/>
        <w:pBdr>
          <w:top w:val="single" w:sz="4" w:space="1" w:color="auto"/>
          <w:left w:val="single" w:sz="4" w:space="4" w:color="auto"/>
          <w:bottom w:val="single" w:sz="4" w:space="1" w:color="auto"/>
          <w:right w:val="single" w:sz="4" w:space="4" w:color="auto"/>
        </w:pBdr>
        <w:ind w:left="360" w:firstLine="0"/>
      </w:pPr>
      <w:r>
        <w:t xml:space="preserve">2. UE may activate relaxed measurement criteria if at least any of the following conditions are met:   </w:t>
      </w:r>
    </w:p>
    <w:p w14:paraId="391A7204" w14:textId="77777777" w:rsidR="00B67DB2" w:rsidRDefault="00B67DB2" w:rsidP="00B67DB2">
      <w:pPr>
        <w:pStyle w:val="Doc-text2"/>
        <w:pBdr>
          <w:top w:val="single" w:sz="4" w:space="1" w:color="auto"/>
          <w:left w:val="single" w:sz="4" w:space="4" w:color="auto"/>
          <w:bottom w:val="single" w:sz="4" w:space="1" w:color="auto"/>
          <w:right w:val="single" w:sz="4" w:space="4" w:color="auto"/>
        </w:pBdr>
        <w:ind w:left="360" w:firstLine="0"/>
      </w:pPr>
      <w:r>
        <w:t>a) Serving Cell measurement does not change more than a relative threshold during a time period</w:t>
      </w:r>
    </w:p>
    <w:p w14:paraId="4694E216" w14:textId="77777777" w:rsidR="00B67DB2" w:rsidRDefault="00B67DB2" w:rsidP="00B67DB2">
      <w:pPr>
        <w:pStyle w:val="Doc-text2"/>
        <w:pBdr>
          <w:top w:val="single" w:sz="4" w:space="1" w:color="auto"/>
          <w:left w:val="single" w:sz="4" w:space="4" w:color="auto"/>
          <w:bottom w:val="single" w:sz="4" w:space="1" w:color="auto"/>
          <w:right w:val="single" w:sz="4" w:space="4" w:color="auto"/>
        </w:pBdr>
        <w:ind w:left="360" w:firstLine="0"/>
      </w:pPr>
      <w:r>
        <w:t xml:space="preserve">-  LTE relaxed monitoring criteria in 36.304 is considered as a baseline.  Additional enhancements to address aspects that are specific to NR can be considered. </w:t>
      </w:r>
    </w:p>
    <w:p w14:paraId="4F547731" w14:textId="2C9F08BA" w:rsidR="00A209D6" w:rsidRDefault="00A209D6" w:rsidP="00A209D6"/>
    <w:p w14:paraId="48420A74" w14:textId="0D314AB1" w:rsidR="00C44D4D" w:rsidRDefault="00C44D4D">
      <w:pPr>
        <w:pBdr>
          <w:top w:val="single" w:sz="4" w:space="1" w:color="auto"/>
          <w:left w:val="single" w:sz="4" w:space="4" w:color="auto"/>
          <w:bottom w:val="single" w:sz="4" w:space="1" w:color="auto"/>
          <w:right w:val="single" w:sz="4" w:space="4" w:color="auto"/>
        </w:pBdr>
        <w:rPr>
          <w:rFonts w:eastAsia="DengXian"/>
          <w:lang w:eastAsia="zh-CN"/>
        </w:rPr>
      </w:pPr>
      <w:r>
        <w:rPr>
          <w:rFonts w:hint="eastAsia"/>
          <w:lang w:eastAsia="zh-CN"/>
        </w:rPr>
        <w:t>Edit</w:t>
      </w:r>
      <w:r>
        <w:rPr>
          <w:lang w:eastAsia="zh-CN"/>
        </w:rPr>
        <w:t>or’s Note: FFS</w:t>
      </w:r>
      <w:r>
        <w:rPr>
          <w:rFonts w:eastAsia="DengXian" w:hint="eastAsia"/>
          <w:lang w:eastAsia="zh-CN"/>
        </w:rPr>
        <w:t xml:space="preserve"> whether </w:t>
      </w:r>
      <w:r w:rsidRPr="00B63A5C">
        <w:rPr>
          <w:rFonts w:eastAsia="DengXian"/>
          <w:lang w:eastAsia="zh-CN"/>
        </w:rPr>
        <w:t>beam-based conditions are considered separately</w:t>
      </w:r>
      <w:r>
        <w:rPr>
          <w:rFonts w:eastAsia="DengXian"/>
          <w:lang w:eastAsia="zh-CN"/>
        </w:rPr>
        <w:t>.</w:t>
      </w:r>
    </w:p>
    <w:p w14:paraId="7A9F57D9" w14:textId="77777777" w:rsidR="003D5293" w:rsidRPr="00F0224E" w:rsidRDefault="003D5293" w:rsidP="003D5293">
      <w:pPr>
        <w:pBdr>
          <w:top w:val="single" w:sz="4" w:space="1" w:color="auto"/>
          <w:left w:val="single" w:sz="4" w:space="4" w:color="auto"/>
          <w:bottom w:val="single" w:sz="4" w:space="1" w:color="auto"/>
          <w:right w:val="single" w:sz="4" w:space="4" w:color="auto"/>
        </w:pBdr>
        <w:rPr>
          <w:rFonts w:eastAsia="DengXian"/>
          <w:lang w:eastAsia="zh-CN"/>
        </w:rPr>
      </w:pPr>
    </w:p>
    <w:p w14:paraId="48CCA270" w14:textId="3B5C0793" w:rsidR="00EA28CD" w:rsidRDefault="00CF3D9D" w:rsidP="00E62F33">
      <w:pPr>
        <w:jc w:val="both"/>
      </w:pPr>
      <w:r>
        <w:t xml:space="preserve">Even though using the variation in </w:t>
      </w:r>
      <w:r w:rsidR="004A4E94">
        <w:t xml:space="preserve">(cell quality) </w:t>
      </w:r>
      <w:r w:rsidR="00E62F33">
        <w:t xml:space="preserve">may provide </w:t>
      </w:r>
      <w:r w:rsidR="00EA28CD">
        <w:t xml:space="preserve">rough </w:t>
      </w:r>
      <w:r w:rsidR="00E62F33">
        <w:t>information to determine that UE may be in low mobility state</w:t>
      </w:r>
      <w:r w:rsidR="00EA28CD">
        <w:t xml:space="preserve"> </w:t>
      </w:r>
      <w:r w:rsidR="00E62F33">
        <w:t xml:space="preserve">it may not be enough to consider </w:t>
      </w:r>
      <w:r w:rsidR="00EA28CD">
        <w:t>that the radio environment would be considered enough static for adapting the RRM measurements.</w:t>
      </w:r>
      <w:r w:rsidR="00E62F33">
        <w:t xml:space="preserve"> </w:t>
      </w:r>
      <w:r w:rsidR="00EA28CD">
        <w:t>T</w:t>
      </w:r>
      <w:r w:rsidR="00E62F33">
        <w:t xml:space="preserve">he derived </w:t>
      </w:r>
      <w:r w:rsidR="00EA28CD">
        <w:t xml:space="preserve">serving </w:t>
      </w:r>
      <w:r w:rsidR="00E62F33">
        <w:t>cell quality may be relatively static</w:t>
      </w:r>
      <w:r w:rsidR="004A4E94">
        <w:t xml:space="preserve"> (it could be within the relative threshold</w:t>
      </w:r>
      <w:r w:rsidR="00EA28CD">
        <w:t xml:space="preserve"> for subsequent measurement</w:t>
      </w:r>
      <w:r w:rsidR="004A4E94">
        <w:t>)</w:t>
      </w:r>
      <w:r w:rsidR="00E62F33">
        <w:t xml:space="preserve"> while the</w:t>
      </w:r>
      <w:r w:rsidR="00EA28CD">
        <w:t xml:space="preserve"> individual</w:t>
      </w:r>
      <w:r w:rsidR="00E62F33">
        <w:t xml:space="preserve"> beam measurements may fluctuate. </w:t>
      </w:r>
    </w:p>
    <w:p w14:paraId="1F3C8348" w14:textId="4B7090ED" w:rsidR="00E62F33" w:rsidRDefault="00EA28CD" w:rsidP="00E62F33">
      <w:pPr>
        <w:jc w:val="both"/>
      </w:pPr>
      <w:r>
        <w:lastRenderedPageBreak/>
        <w:t>P</w:t>
      </w:r>
      <w:r w:rsidR="004A4E94">
        <w:t>erforming cell re-selection measurements in IDLE/INACTIVE the individual beam measurements may not be an issue</w:t>
      </w:r>
      <w:r w:rsidR="00E62F33">
        <w:t>, however</w:t>
      </w:r>
      <w:r w:rsidR="004A4E94">
        <w:t xml:space="preserve"> when the </w:t>
      </w:r>
      <w:r>
        <w:t xml:space="preserve">cell </w:t>
      </w:r>
      <w:r w:rsidR="004A4E94">
        <w:t xml:space="preserve">measurement used for </w:t>
      </w:r>
      <w:r w:rsidR="00E62F33">
        <w:t>determin</w:t>
      </w:r>
      <w:r w:rsidR="004A4E94">
        <w:t xml:space="preserve">ing </w:t>
      </w:r>
      <w:r w:rsidR="00E62F33">
        <w:t xml:space="preserve">whether a </w:t>
      </w:r>
      <w:r>
        <w:t>criterion</w:t>
      </w:r>
      <w:r w:rsidR="00E62F33">
        <w:t xml:space="preserve"> to relax RRM measurements it may not be </w:t>
      </w:r>
      <w:r>
        <w:t>enough to be considered feasible</w:t>
      </w:r>
      <w:r w:rsidR="00E62F33">
        <w:t xml:space="preserve">.  </w:t>
      </w:r>
    </w:p>
    <w:p w14:paraId="3D3FA1DB" w14:textId="3A3D1D34" w:rsidR="004A4E94" w:rsidRDefault="004A4E94" w:rsidP="004A4E94">
      <w:pPr>
        <w:pStyle w:val="Caption"/>
      </w:pPr>
      <w:bookmarkStart w:id="0" w:name="_Ref24038099"/>
      <w:r>
        <w:t xml:space="preserve">Observation </w:t>
      </w:r>
      <w:fldSimple w:instr=" SEQ Observation \* ARABIC ">
        <w:r w:rsidR="00F34B53">
          <w:rPr>
            <w:noProof/>
          </w:rPr>
          <w:t>1</w:t>
        </w:r>
      </w:fldSimple>
      <w:r>
        <w:t xml:space="preserve">: Using only cell measurement </w:t>
      </w:r>
      <w:r w:rsidR="00EA28CD">
        <w:t xml:space="preserve">- </w:t>
      </w:r>
      <w:r>
        <w:t>based criteria to determine relaxed monitoring criteria may not be feasible since the individual beams may change while the cell measurement is relatively static.</w:t>
      </w:r>
      <w:bookmarkEnd w:id="0"/>
    </w:p>
    <w:p w14:paraId="434942DF" w14:textId="3EC8EF59" w:rsidR="004A4E94" w:rsidRDefault="004A4E94" w:rsidP="00E62F33">
      <w:pPr>
        <w:jc w:val="both"/>
      </w:pPr>
      <w:r>
        <w:t>Thus</w:t>
      </w:r>
      <w:r w:rsidR="00EA28CD">
        <w:t>,</w:t>
      </w:r>
      <w:r>
        <w:t xml:space="preserve"> the relaxed monitoring criteria should evaluate both cell measurement </w:t>
      </w:r>
      <w:r w:rsidR="00EA28CD">
        <w:t xml:space="preserve">-based condition </w:t>
      </w:r>
      <w:r>
        <w:t xml:space="preserve">and </w:t>
      </w:r>
      <w:r w:rsidR="00EA28CD">
        <w:t xml:space="preserve">additionally </w:t>
      </w:r>
      <w:r>
        <w:t>beam based condition</w:t>
      </w:r>
      <w:r w:rsidR="00EA28CD">
        <w:t>.</w:t>
      </w:r>
    </w:p>
    <w:p w14:paraId="0FA7C177" w14:textId="20DE4023" w:rsidR="00E62F33" w:rsidRDefault="00E62F33" w:rsidP="004A4E94">
      <w:pPr>
        <w:jc w:val="both"/>
      </w:pPr>
      <w:r>
        <w:t xml:space="preserve">In NR the cell quality is derived based on the beam level measurements at RRC and single value is derived based multiple beams. In case an absolute threshold is configured, UE averages the beam measurements of up to N beams that are above the </w:t>
      </w:r>
      <w:r w:rsidR="00EA28CD">
        <w:t xml:space="preserve">configured </w:t>
      </w:r>
      <w:r>
        <w:t>threshold.</w:t>
      </w:r>
    </w:p>
    <w:p w14:paraId="54FBC9CA" w14:textId="4D73D366" w:rsidR="00DF3E8A" w:rsidRDefault="00EA28CD" w:rsidP="00A209D6">
      <w:pPr>
        <w:rPr>
          <w:b/>
        </w:rPr>
      </w:pPr>
      <w:bookmarkStart w:id="1" w:name="_Ref24038100"/>
      <w:r w:rsidRPr="00EA28CD">
        <w:rPr>
          <w:b/>
        </w:rPr>
        <w:t xml:space="preserve">Observation </w:t>
      </w:r>
      <w:r w:rsidRPr="00EA28CD">
        <w:rPr>
          <w:b/>
        </w:rPr>
        <w:fldChar w:fldCharType="begin"/>
      </w:r>
      <w:r w:rsidRPr="00EA28CD">
        <w:rPr>
          <w:b/>
        </w:rPr>
        <w:instrText xml:space="preserve"> SEQ Observation \* ARABIC </w:instrText>
      </w:r>
      <w:r w:rsidRPr="00EA28CD">
        <w:rPr>
          <w:b/>
        </w:rPr>
        <w:fldChar w:fldCharType="separate"/>
      </w:r>
      <w:r w:rsidR="00F34B53">
        <w:rPr>
          <w:b/>
          <w:noProof/>
        </w:rPr>
        <w:t>2</w:t>
      </w:r>
      <w:r w:rsidRPr="00EA28CD">
        <w:rPr>
          <w:b/>
        </w:rPr>
        <w:fldChar w:fldCharType="end"/>
      </w:r>
      <w:r w:rsidRPr="00EA28CD">
        <w:rPr>
          <w:b/>
        </w:rPr>
        <w:t>: In NR the cell quality is derived using the beam level measurements.</w:t>
      </w:r>
      <w:bookmarkEnd w:id="1"/>
      <w:r w:rsidRPr="00EA28CD">
        <w:rPr>
          <w:b/>
        </w:rPr>
        <w:t xml:space="preserve"> </w:t>
      </w:r>
    </w:p>
    <w:p w14:paraId="78BCD8AC" w14:textId="458BE0C9" w:rsidR="00713E52" w:rsidRDefault="00B0764E" w:rsidP="00A209D6">
      <w:r>
        <w:t>To determine whether a beam</w:t>
      </w:r>
      <w:r w:rsidR="002003A1">
        <w:t>-</w:t>
      </w:r>
      <w:r>
        <w:t xml:space="preserve">based condition </w:t>
      </w:r>
      <w:r w:rsidR="00CF3D9D">
        <w:t xml:space="preserve">is </w:t>
      </w:r>
      <w:r w:rsidR="00B41B05">
        <w:t>applicable</w:t>
      </w:r>
      <w:r>
        <w:t xml:space="preserve"> UE </w:t>
      </w:r>
      <w:r w:rsidR="00361A11">
        <w:t>would</w:t>
      </w:r>
      <w:r>
        <w:t xml:space="preserve"> monitor the </w:t>
      </w:r>
      <w:r w:rsidR="00361A11">
        <w:t xml:space="preserve">individual </w:t>
      </w:r>
      <w:r>
        <w:t xml:space="preserve">beam </w:t>
      </w:r>
      <w:r w:rsidR="000355A8">
        <w:t>changes</w:t>
      </w:r>
      <w:r w:rsidR="00F234AF">
        <w:t xml:space="preserve"> when performing cell quality measurements </w:t>
      </w:r>
      <w:r w:rsidR="00361A11">
        <w:t xml:space="preserve">that are used for determining the </w:t>
      </w:r>
      <w:r w:rsidR="00F234AF">
        <w:t>relaxed monitoring criteria.</w:t>
      </w:r>
      <w:r w:rsidR="00830142">
        <w:t xml:space="preserve"> </w:t>
      </w:r>
      <w:r w:rsidR="000355A8">
        <w:t xml:space="preserve">In </w:t>
      </w:r>
      <w:r w:rsidR="002003A1">
        <w:t xml:space="preserve">addition to deriving cell quality, UE would determine </w:t>
      </w:r>
      <w:r w:rsidR="00E5768D">
        <w:t xml:space="preserve">whether </w:t>
      </w:r>
      <w:r w:rsidR="002003A1">
        <w:t xml:space="preserve">the </w:t>
      </w:r>
      <w:r w:rsidR="00B53C96">
        <w:t>beam index</w:t>
      </w:r>
      <w:r w:rsidR="00E5768D">
        <w:t xml:space="preserve"> or indices used</w:t>
      </w:r>
      <w:r w:rsidR="00B53C96">
        <w:t xml:space="preserve"> to derive the cell quality </w:t>
      </w:r>
      <w:r w:rsidR="00361A11">
        <w:t xml:space="preserve">change </w:t>
      </w:r>
      <w:r w:rsidR="00E5768D">
        <w:t>over time</w:t>
      </w:r>
      <w:r w:rsidR="008A7096">
        <w:t xml:space="preserve">. If a beam change </w:t>
      </w:r>
      <w:r w:rsidR="00473B73">
        <w:t xml:space="preserve">is </w:t>
      </w:r>
      <w:r w:rsidR="008A7096">
        <w:t xml:space="preserve">detected </w:t>
      </w:r>
      <w:r w:rsidR="00C430D1">
        <w:t xml:space="preserve">it could be considered that UE does not meet the relaxed monitoring criteria although the cell quality </w:t>
      </w:r>
      <w:r w:rsidR="00473B73">
        <w:t>would be</w:t>
      </w:r>
      <w:r w:rsidR="00A71956">
        <w:t xml:space="preserve"> within the relative threshold. Additionally, it should be considered that when </w:t>
      </w:r>
      <w:r w:rsidR="00CA35E1">
        <w:t xml:space="preserve">cell quality would be for example below a threshold, UE the relaxed monitoring criteria would not be fulfilled </w:t>
      </w:r>
      <w:r w:rsidR="00C6210D">
        <w:t>although the beams used to derive cell quality would not change.</w:t>
      </w:r>
      <w:r w:rsidR="00A71956">
        <w:t xml:space="preserve"> </w:t>
      </w:r>
      <w:r w:rsidR="00C430D1">
        <w:t xml:space="preserve"> </w:t>
      </w:r>
      <w:r w:rsidR="00226D12">
        <w:t xml:space="preserve">Using the both conditions together, would </w:t>
      </w:r>
      <w:r w:rsidR="00E92F64">
        <w:t>provide more solid criteria to determine when UE is in a state where it can adapt its RRM measurements</w:t>
      </w:r>
    </w:p>
    <w:p w14:paraId="122990E4" w14:textId="61CD1F88" w:rsidR="00D17A8C" w:rsidRPr="00E92F64" w:rsidRDefault="00C67B58" w:rsidP="00C67B58">
      <w:pPr>
        <w:rPr>
          <w:b/>
        </w:rPr>
      </w:pPr>
      <w:bookmarkStart w:id="2" w:name="_Ref24038101"/>
      <w:r w:rsidRPr="00E92F64">
        <w:rPr>
          <w:b/>
        </w:rPr>
        <w:t xml:space="preserve">Observation </w:t>
      </w:r>
      <w:r w:rsidRPr="00E92F64">
        <w:rPr>
          <w:b/>
        </w:rPr>
        <w:fldChar w:fldCharType="begin"/>
      </w:r>
      <w:r w:rsidRPr="00E92F64">
        <w:rPr>
          <w:b/>
        </w:rPr>
        <w:instrText xml:space="preserve"> SEQ Observation \* ARABIC </w:instrText>
      </w:r>
      <w:r w:rsidRPr="00E92F64">
        <w:rPr>
          <w:b/>
        </w:rPr>
        <w:fldChar w:fldCharType="separate"/>
      </w:r>
      <w:r w:rsidR="00F34B53">
        <w:rPr>
          <w:b/>
          <w:noProof/>
        </w:rPr>
        <w:t>3</w:t>
      </w:r>
      <w:r w:rsidRPr="00E92F64">
        <w:rPr>
          <w:b/>
        </w:rPr>
        <w:fldChar w:fldCharType="end"/>
      </w:r>
      <w:r w:rsidRPr="00E92F64">
        <w:rPr>
          <w:b/>
        </w:rPr>
        <w:t xml:space="preserve">: </w:t>
      </w:r>
      <w:r w:rsidR="00E92F64" w:rsidRPr="00E92F64">
        <w:rPr>
          <w:b/>
        </w:rPr>
        <w:t>Using the both cell and beam based conditions together, would provide more solid criteria to determine when UE is in a state where it can adapt its RRM measurements</w:t>
      </w:r>
      <w:bookmarkEnd w:id="2"/>
    </w:p>
    <w:p w14:paraId="10B44147" w14:textId="64619B1C" w:rsidR="00C67B58" w:rsidRDefault="00D17A8C" w:rsidP="00C260B4">
      <w:pPr>
        <w:pStyle w:val="Caption"/>
      </w:pPr>
      <w:bookmarkStart w:id="3" w:name="_Ref24038141"/>
      <w:r w:rsidRPr="00D17A8C">
        <w:t xml:space="preserve">Proposal </w:t>
      </w:r>
      <w:fldSimple w:instr=" SEQ Proposal \* ARABIC ">
        <w:r w:rsidR="00F34B53">
          <w:rPr>
            <w:noProof/>
          </w:rPr>
          <w:t>1</w:t>
        </w:r>
      </w:fldSimple>
      <w:r w:rsidRPr="00D17A8C">
        <w:t xml:space="preserve">: Beam based condition should be used in addition to the cell measurement </w:t>
      </w:r>
      <w:r w:rsidR="00392149">
        <w:t>-</w:t>
      </w:r>
      <w:r w:rsidRPr="00D17A8C">
        <w:t>based condition to determine if relaxed monitoring criteria is fulfilled</w:t>
      </w:r>
      <w:r w:rsidR="00C67B58" w:rsidRPr="00D17A8C">
        <w:t>.</w:t>
      </w:r>
      <w:bookmarkEnd w:id="3"/>
      <w:r w:rsidR="00C67B58" w:rsidRPr="00D17A8C">
        <w:t xml:space="preserve"> </w:t>
      </w:r>
    </w:p>
    <w:p w14:paraId="35BA0B97" w14:textId="5DC44A4C" w:rsidR="00916628" w:rsidRPr="00D33AE5" w:rsidRDefault="00916628" w:rsidP="001C4CE5">
      <w:r w:rsidRPr="000A1826">
        <w:t xml:space="preserve">To </w:t>
      </w:r>
      <w:r w:rsidR="007677B8" w:rsidRPr="005C3981">
        <w:t>evaluate whether a beam</w:t>
      </w:r>
      <w:r w:rsidR="005F0214">
        <w:t>-</w:t>
      </w:r>
      <w:r w:rsidR="007677B8" w:rsidRPr="005C3981">
        <w:t xml:space="preserve">based criteria </w:t>
      </w:r>
      <w:r w:rsidR="007173B3" w:rsidRPr="005C3981">
        <w:t xml:space="preserve">UE could </w:t>
      </w:r>
      <w:r w:rsidR="00031117" w:rsidRPr="005C3981">
        <w:t xml:space="preserve">compare the </w:t>
      </w:r>
      <w:r w:rsidR="007F75A4">
        <w:t xml:space="preserve">beam </w:t>
      </w:r>
      <w:r w:rsidR="00DC2855">
        <w:t xml:space="preserve">measurements </w:t>
      </w:r>
      <w:r w:rsidR="00D33AE5">
        <w:t xml:space="preserve">SSB </w:t>
      </w:r>
      <w:r w:rsidR="00031117" w:rsidRPr="005C3981">
        <w:t xml:space="preserve">measurements used for cell quality </w:t>
      </w:r>
      <w:r w:rsidR="00031117" w:rsidRPr="00F62DAA">
        <w:t xml:space="preserve">derivation to </w:t>
      </w:r>
      <w:r w:rsidR="005362C0" w:rsidRPr="00F62DAA">
        <w:t xml:space="preserve">the </w:t>
      </w:r>
      <w:r w:rsidR="00031117" w:rsidRPr="00F62DAA">
        <w:t>obtained reference value</w:t>
      </w:r>
      <w:r w:rsidR="005362C0" w:rsidRPr="00F62DAA">
        <w:t xml:space="preserve"> or values</w:t>
      </w:r>
      <w:r w:rsidR="00031117" w:rsidRPr="00F62DAA">
        <w:t>.</w:t>
      </w:r>
      <w:r w:rsidR="007F75A4">
        <w:t xml:space="preserve"> For reference</w:t>
      </w:r>
      <w:r w:rsidR="00031117" w:rsidRPr="00F62DAA">
        <w:t xml:space="preserve"> </w:t>
      </w:r>
      <w:r w:rsidR="00DC2855">
        <w:t xml:space="preserve">values, UE </w:t>
      </w:r>
      <w:r w:rsidR="0068297A">
        <w:t>obtains</w:t>
      </w:r>
      <w:r w:rsidR="00DC2855">
        <w:t xml:space="preserve"> the SSB beam indexes that were </w:t>
      </w:r>
      <w:r w:rsidR="00865994">
        <w:t xml:space="preserve">used to derive </w:t>
      </w:r>
      <w:r w:rsidR="0068297A">
        <w:t xml:space="preserve">the </w:t>
      </w:r>
      <w:r w:rsidR="004730AA">
        <w:t xml:space="preserve">cell quality </w:t>
      </w:r>
      <w:r w:rsidR="0068297A">
        <w:t xml:space="preserve">reference value for </w:t>
      </w:r>
      <w:proofErr w:type="gramStart"/>
      <w:r w:rsidR="00865994">
        <w:t xml:space="preserve">cell </w:t>
      </w:r>
      <w:r w:rsidR="0068297A">
        <w:t>based</w:t>
      </w:r>
      <w:proofErr w:type="gramEnd"/>
      <w:r w:rsidR="0068297A">
        <w:t xml:space="preserve"> condition. </w:t>
      </w:r>
      <w:r w:rsidR="007209B9">
        <w:t xml:space="preserve">For </w:t>
      </w:r>
      <w:r w:rsidR="002503C2">
        <w:t>subsequent measurement</w:t>
      </w:r>
      <w:r w:rsidR="007209B9">
        <w:t xml:space="preserve">s or measurements performed during a time period, UE compares the SSB indexes </w:t>
      </w:r>
      <w:r w:rsidR="00BA273B">
        <w:t xml:space="preserve">used for cell quality derivation </w:t>
      </w:r>
      <w:r w:rsidR="00D54838">
        <w:t xml:space="preserve">with the reference SSB index values. </w:t>
      </w:r>
      <w:r w:rsidR="00EB3504" w:rsidRPr="00EB3504">
        <w:t>For example</w:t>
      </w:r>
      <w:r w:rsidR="00491AD8">
        <w:t>,</w:t>
      </w:r>
      <w:r w:rsidR="00EB3504" w:rsidRPr="00EB3504">
        <w:t xml:space="preserve"> it could be defined if e.g. one beam index has changed for the cell quality derivation in the latest measurement or in </w:t>
      </w:r>
      <w:r w:rsidR="00EB3504">
        <w:t xml:space="preserve">any of </w:t>
      </w:r>
      <w:r w:rsidR="00EB3504" w:rsidRPr="00EB3504">
        <w:t>the measurements during the time period</w:t>
      </w:r>
      <w:r w:rsidR="00CF00F6">
        <w:t xml:space="preserve">, a beam change has </w:t>
      </w:r>
      <w:proofErr w:type="spellStart"/>
      <w:r w:rsidR="00CF00F6">
        <w:t>occured</w:t>
      </w:r>
      <w:proofErr w:type="spellEnd"/>
      <w:r w:rsidR="00EB3504" w:rsidRPr="00EB3504">
        <w:t xml:space="preserve">. </w:t>
      </w:r>
      <w:r w:rsidR="003F6B7C">
        <w:t xml:space="preserve">Cell quality derivation is based on the absolute </w:t>
      </w:r>
      <w:r w:rsidR="003F6B7C" w:rsidRPr="001C4CE5">
        <w:t xml:space="preserve">threshold </w:t>
      </w:r>
      <w:r w:rsidR="00B2640A" w:rsidRPr="001C4CE5">
        <w:t>(</w:t>
      </w:r>
      <w:proofErr w:type="spellStart"/>
      <w:r w:rsidR="00B2640A" w:rsidRPr="001C4CE5">
        <w:t>a</w:t>
      </w:r>
      <w:r w:rsidR="00B2640A" w:rsidRPr="001C4CE5">
        <w:rPr>
          <w:iCs/>
          <w:lang w:eastAsia="en-GB"/>
        </w:rPr>
        <w:t>bsThreshSS-BlocksConsolidation</w:t>
      </w:r>
      <w:proofErr w:type="spellEnd"/>
      <w:r w:rsidR="00B2640A" w:rsidRPr="001C4CE5">
        <w:rPr>
          <w:iCs/>
          <w:lang w:eastAsia="en-GB"/>
        </w:rPr>
        <w:t>) which is configurable by network, and this thre</w:t>
      </w:r>
      <w:r w:rsidR="001C4CE5">
        <w:rPr>
          <w:iCs/>
          <w:lang w:eastAsia="en-GB"/>
        </w:rPr>
        <w:t>s</w:t>
      </w:r>
      <w:r w:rsidR="00B2640A" w:rsidRPr="001C4CE5">
        <w:rPr>
          <w:iCs/>
          <w:lang w:eastAsia="en-GB"/>
        </w:rPr>
        <w:t>hol</w:t>
      </w:r>
      <w:r w:rsidR="001C4CE5">
        <w:rPr>
          <w:iCs/>
          <w:lang w:eastAsia="en-GB"/>
        </w:rPr>
        <w:t>d</w:t>
      </w:r>
      <w:r w:rsidR="00B2640A" w:rsidRPr="001C4CE5">
        <w:rPr>
          <w:iCs/>
          <w:lang w:eastAsia="en-GB"/>
        </w:rPr>
        <w:t xml:space="preserve"> determines which beams are used </w:t>
      </w:r>
      <w:r w:rsidR="007653D6" w:rsidRPr="001C4CE5">
        <w:rPr>
          <w:iCs/>
          <w:lang w:eastAsia="en-GB"/>
        </w:rPr>
        <w:t xml:space="preserve">for quality. When the threshold is not configured, UE uses highest measured SS-RSRP value i.e. the highest quality SSB </w:t>
      </w:r>
      <w:r w:rsidR="001C4CE5" w:rsidRPr="001C4CE5">
        <w:rPr>
          <w:iCs/>
          <w:lang w:eastAsia="en-GB"/>
        </w:rPr>
        <w:t>for cell quality.</w:t>
      </w:r>
    </w:p>
    <w:p w14:paraId="450E354B" w14:textId="3D7793EC" w:rsidR="00B41B05" w:rsidRDefault="00B41B05" w:rsidP="00B41B05">
      <w:pPr>
        <w:pStyle w:val="Caption"/>
      </w:pPr>
      <w:bookmarkStart w:id="4" w:name="_Ref24038142"/>
      <w:r w:rsidRPr="00D17A8C">
        <w:t xml:space="preserve">Proposal </w:t>
      </w:r>
      <w:fldSimple w:instr=" SEQ Proposal \* ARABIC ">
        <w:r w:rsidR="00F34B53">
          <w:rPr>
            <w:noProof/>
          </w:rPr>
          <w:t>2</w:t>
        </w:r>
      </w:fldSimple>
      <w:r w:rsidRPr="00D17A8C">
        <w:t>:</w:t>
      </w:r>
      <w:r w:rsidR="005C3981">
        <w:t xml:space="preserve"> </w:t>
      </w:r>
      <w:r w:rsidR="006444BE">
        <w:t>For evaluating beam</w:t>
      </w:r>
      <w:r w:rsidR="00363CA4">
        <w:t>-</w:t>
      </w:r>
      <w:r w:rsidR="006444BE">
        <w:t xml:space="preserve">based condition, UE determines </w:t>
      </w:r>
      <w:r w:rsidR="002549E7">
        <w:t xml:space="preserve">whether the beams used for cell quality </w:t>
      </w:r>
      <w:r w:rsidR="00A56707">
        <w:t>derivation have changed during the time period.</w:t>
      </w:r>
      <w:bookmarkEnd w:id="4"/>
      <w:r w:rsidR="006444BE">
        <w:t xml:space="preserve"> </w:t>
      </w:r>
      <w:r w:rsidRPr="00D17A8C">
        <w:t xml:space="preserve"> </w:t>
      </w:r>
    </w:p>
    <w:p w14:paraId="70F4FB4C" w14:textId="01598794" w:rsidR="00FC536C" w:rsidRDefault="00FC536C" w:rsidP="00FC536C"/>
    <w:p w14:paraId="027D3676" w14:textId="18583A16" w:rsidR="00FC536C" w:rsidRDefault="00FC536C" w:rsidP="00FC536C">
      <w:pPr>
        <w:pStyle w:val="Heading3"/>
      </w:pPr>
      <w:r>
        <w:t xml:space="preserve">2.2 On </w:t>
      </w:r>
      <w:r w:rsidR="005B5E66">
        <w:t>determining the reference value</w:t>
      </w:r>
    </w:p>
    <w:p w14:paraId="0777F322" w14:textId="0D1FD78F" w:rsidR="002A082A" w:rsidRDefault="002A082A" w:rsidP="002A082A">
      <w:pPr>
        <w:pBdr>
          <w:top w:val="single" w:sz="4" w:space="1" w:color="auto"/>
          <w:left w:val="single" w:sz="4" w:space="4" w:color="auto"/>
          <w:bottom w:val="single" w:sz="4" w:space="1" w:color="auto"/>
          <w:right w:val="single" w:sz="4" w:space="4" w:color="auto"/>
        </w:pBdr>
        <w:rPr>
          <w:rFonts w:eastAsia="DengXian"/>
          <w:lang w:eastAsia="zh-CN"/>
        </w:rPr>
      </w:pPr>
      <w:r w:rsidRPr="003D5293">
        <w:rPr>
          <w:rFonts w:eastAsia="DengXian"/>
          <w:lang w:eastAsia="zh-CN"/>
        </w:rPr>
        <w:t xml:space="preserve">Editor’s Note: FFS whether </w:t>
      </w:r>
      <w:proofErr w:type="spellStart"/>
      <w:r w:rsidRPr="003D5293">
        <w:rPr>
          <w:rFonts w:eastAsia="DengXian"/>
          <w:lang w:eastAsia="zh-CN"/>
        </w:rPr>
        <w:t>TSearchDeltaP</w:t>
      </w:r>
      <w:proofErr w:type="spellEnd"/>
      <w:r w:rsidRPr="003D5293">
        <w:rPr>
          <w:rFonts w:eastAsia="DengXian"/>
          <w:lang w:eastAsia="zh-CN"/>
        </w:rPr>
        <w:t xml:space="preserve"> is fixed or configurable.</w:t>
      </w:r>
    </w:p>
    <w:p w14:paraId="199D4844" w14:textId="03E107CE" w:rsidR="004240AD" w:rsidRDefault="004240AD" w:rsidP="002A082A">
      <w:pPr>
        <w:pBdr>
          <w:top w:val="single" w:sz="4" w:space="1" w:color="auto"/>
          <w:left w:val="single" w:sz="4" w:space="4" w:color="auto"/>
          <w:bottom w:val="single" w:sz="4" w:space="1" w:color="auto"/>
          <w:right w:val="single" w:sz="4" w:space="4" w:color="auto"/>
        </w:pBdr>
        <w:rPr>
          <w:rFonts w:eastAsia="DengXian"/>
          <w:lang w:eastAsia="zh-CN"/>
        </w:rPr>
      </w:pPr>
      <w:r w:rsidRPr="004240AD">
        <w:rPr>
          <w:rFonts w:eastAsia="DengXian"/>
          <w:lang w:eastAsia="zh-CN"/>
        </w:rPr>
        <w:t xml:space="preserve">Editor’s Note: FFS whether to introduce other conditions for relaxed measurements, e.g. </w:t>
      </w:r>
      <w:proofErr w:type="spellStart"/>
      <w:r w:rsidRPr="004240AD">
        <w:rPr>
          <w:rFonts w:eastAsia="DengXian"/>
          <w:lang w:eastAsia="zh-CN"/>
        </w:rPr>
        <w:t>TsearchDeltaP</w:t>
      </w:r>
      <w:proofErr w:type="spellEnd"/>
      <w:r w:rsidRPr="004240AD">
        <w:rPr>
          <w:rFonts w:eastAsia="DengXian"/>
          <w:lang w:eastAsia="zh-CN"/>
        </w:rPr>
        <w:t xml:space="preserve">   or shorter value than 24H for cell reselection like in LTE.   </w:t>
      </w:r>
    </w:p>
    <w:p w14:paraId="62B65216" w14:textId="77777777" w:rsidR="002A082A" w:rsidRDefault="002A082A" w:rsidP="00EE17F3"/>
    <w:p w14:paraId="1F7FCA03" w14:textId="31E14815" w:rsidR="00EE17F3" w:rsidRDefault="004E5D08" w:rsidP="00EE17F3">
      <w:r>
        <w:t xml:space="preserve">As opposed to the NB-IoT a </w:t>
      </w:r>
      <w:r w:rsidR="00EE17F3" w:rsidRPr="006A28F7">
        <w:t>fixed time duration for relaxing measurements is not acceptable</w:t>
      </w:r>
      <w:r w:rsidR="00EE17F3">
        <w:t xml:space="preserve"> for </w:t>
      </w:r>
      <w:r w:rsidR="00EE17F3" w:rsidRPr="006A28F7">
        <w:t>MBB type of devices</w:t>
      </w:r>
      <w:r w:rsidR="00EE17F3">
        <w:t xml:space="preserve"> and thus the UE needs to continuously evaluate whether the conditions still apply. Also, the evaluation period/time (</w:t>
      </w:r>
      <w:proofErr w:type="spellStart"/>
      <w:r w:rsidR="00EE17F3" w:rsidRPr="00B23BA8">
        <w:t>T</w:t>
      </w:r>
      <w:r w:rsidR="00EE17F3" w:rsidRPr="00B23BA8">
        <w:rPr>
          <w:vertAlign w:val="subscript"/>
        </w:rPr>
        <w:t>SearchDeltaP</w:t>
      </w:r>
      <w:proofErr w:type="spellEnd"/>
      <w:r w:rsidR="00EE17F3">
        <w:t>) for relaxed measurements should be configurable.</w:t>
      </w:r>
    </w:p>
    <w:p w14:paraId="44F79202" w14:textId="5A8EE226" w:rsidR="007C0311" w:rsidRPr="009D39B9" w:rsidRDefault="00464DB6" w:rsidP="00EE17F3">
      <w:r>
        <w:t xml:space="preserve">When UE obtains the </w:t>
      </w:r>
      <w:r w:rsidR="007C0311">
        <w:t>reference</w:t>
      </w:r>
      <w:r w:rsidR="001F4603">
        <w:t xml:space="preserve"> value, it compares the serving cell </w:t>
      </w:r>
      <w:r w:rsidR="009D39B9">
        <w:t xml:space="preserve">condition (e.g. cell based condition </w:t>
      </w:r>
      <w:r w:rsidR="001F4603">
        <w:t>and beam based condition</w:t>
      </w:r>
      <w:r w:rsidR="009D39B9">
        <w:t xml:space="preserve">) for the duration </w:t>
      </w:r>
      <w:proofErr w:type="gramStart"/>
      <w:r w:rsidR="009D39B9">
        <w:t xml:space="preserve">of </w:t>
      </w:r>
      <w:r w:rsidR="001F4603">
        <w:t xml:space="preserve"> </w:t>
      </w:r>
      <w:proofErr w:type="spellStart"/>
      <w:r w:rsidR="009D39B9" w:rsidRPr="00B23BA8">
        <w:t>T</w:t>
      </w:r>
      <w:r w:rsidR="009D39B9" w:rsidRPr="00B23BA8">
        <w:rPr>
          <w:vertAlign w:val="subscript"/>
        </w:rPr>
        <w:t>SearchDeltaP</w:t>
      </w:r>
      <w:proofErr w:type="spellEnd"/>
      <w:proofErr w:type="gramEnd"/>
      <w:r w:rsidR="009D39B9">
        <w:rPr>
          <w:vertAlign w:val="subscript"/>
        </w:rPr>
        <w:t>.</w:t>
      </w:r>
      <w:r w:rsidR="009D39B9">
        <w:t xml:space="preserve"> The serving cell condition needs to apply for the duration</w:t>
      </w:r>
      <w:r w:rsidR="009B4232">
        <w:t xml:space="preserve"> in order to UE to determine that it can </w:t>
      </w:r>
      <w:r w:rsidR="00DC0FEB">
        <w:t xml:space="preserve">relax RRM measurements. </w:t>
      </w:r>
    </w:p>
    <w:p w14:paraId="1CCB5F68" w14:textId="1CE992E3" w:rsidR="00464DB6" w:rsidRDefault="007C0311" w:rsidP="00210FA1">
      <w:pPr>
        <w:pStyle w:val="Caption"/>
      </w:pPr>
      <w:bookmarkStart w:id="5" w:name="_Ref24038143"/>
      <w:r>
        <w:t xml:space="preserve">Proposal </w:t>
      </w:r>
      <w:fldSimple w:instr=" SEQ Proposal \* ARABIC ">
        <w:r w:rsidR="00F34B53">
          <w:rPr>
            <w:noProof/>
          </w:rPr>
          <w:t>3</w:t>
        </w:r>
      </w:fldSimple>
      <w:r>
        <w:t>: (</w:t>
      </w:r>
      <w:proofErr w:type="spellStart"/>
      <w:r w:rsidRPr="00B23BA8">
        <w:t>T</w:t>
      </w:r>
      <w:r w:rsidRPr="00B23BA8">
        <w:rPr>
          <w:vertAlign w:val="subscript"/>
        </w:rPr>
        <w:t>SearchDeltaP</w:t>
      </w:r>
      <w:proofErr w:type="spellEnd"/>
      <w:r>
        <w:t xml:space="preserve">) is used to determine </w:t>
      </w:r>
      <w:r w:rsidR="00CA51F8">
        <w:t xml:space="preserve">when UE is allowed the </w:t>
      </w:r>
      <w:r w:rsidR="00210FA1">
        <w:t xml:space="preserve">relax the RRM measurements i.e. the condition </w:t>
      </w:r>
      <w:proofErr w:type="gramStart"/>
      <w:r w:rsidR="00210FA1">
        <w:t>has to</w:t>
      </w:r>
      <w:proofErr w:type="gramEnd"/>
      <w:r w:rsidR="00210FA1">
        <w:t xml:space="preserve"> apply </w:t>
      </w:r>
      <w:proofErr w:type="spellStart"/>
      <w:r w:rsidR="00210FA1">
        <w:t>fort</w:t>
      </w:r>
      <w:proofErr w:type="spellEnd"/>
      <w:r w:rsidR="00210FA1">
        <w:t xml:space="preserve"> the duration of the </w:t>
      </w:r>
      <w:proofErr w:type="spellStart"/>
      <w:r w:rsidR="00210FA1" w:rsidRPr="00B23BA8">
        <w:t>T</w:t>
      </w:r>
      <w:r w:rsidR="00210FA1" w:rsidRPr="00B23BA8">
        <w:rPr>
          <w:vertAlign w:val="subscript"/>
        </w:rPr>
        <w:t>SearchDeltaP</w:t>
      </w:r>
      <w:proofErr w:type="spellEnd"/>
      <w:r w:rsidR="00210FA1">
        <w:t>).</w:t>
      </w:r>
      <w:bookmarkEnd w:id="5"/>
    </w:p>
    <w:p w14:paraId="62B2DAB5" w14:textId="0C586857" w:rsidR="00FC536C" w:rsidRDefault="00975964" w:rsidP="00975964">
      <w:pPr>
        <w:pStyle w:val="Caption"/>
      </w:pPr>
      <w:bookmarkStart w:id="6" w:name="_Ref24038144"/>
      <w:r>
        <w:lastRenderedPageBreak/>
        <w:t xml:space="preserve">Proposal </w:t>
      </w:r>
      <w:fldSimple w:instr=" SEQ Proposal \* ARABIC ">
        <w:r w:rsidR="00F34B53">
          <w:rPr>
            <w:noProof/>
          </w:rPr>
          <w:t>4</w:t>
        </w:r>
      </w:fldSimple>
      <w:r>
        <w:t>: (</w:t>
      </w:r>
      <w:proofErr w:type="spellStart"/>
      <w:r w:rsidRPr="00B23BA8">
        <w:t>T</w:t>
      </w:r>
      <w:r w:rsidRPr="00B23BA8">
        <w:rPr>
          <w:vertAlign w:val="subscript"/>
        </w:rPr>
        <w:t>SearchDeltaP</w:t>
      </w:r>
      <w:proofErr w:type="spellEnd"/>
      <w:r>
        <w:t>) for relaxed measurements is configurable.</w:t>
      </w:r>
      <w:bookmarkEnd w:id="6"/>
    </w:p>
    <w:p w14:paraId="26AF1F10" w14:textId="29C345F4" w:rsidR="00DD09D6" w:rsidRPr="000B51A0" w:rsidRDefault="00DD09D6" w:rsidP="005F0214">
      <w:r>
        <w:t xml:space="preserve">It has been </w:t>
      </w:r>
      <w:r w:rsidR="00A55BA5">
        <w:t xml:space="preserve">agreed that serving cell measurements are not relaxed </w:t>
      </w:r>
      <w:r w:rsidR="000B51A0">
        <w:t xml:space="preserve">thus UE needs to monitor whether the condition applies after </w:t>
      </w:r>
      <w:proofErr w:type="spellStart"/>
      <w:r w:rsidR="000B51A0" w:rsidRPr="00B23BA8">
        <w:t>T</w:t>
      </w:r>
      <w:r w:rsidR="000B51A0" w:rsidRPr="00B23BA8">
        <w:rPr>
          <w:vertAlign w:val="subscript"/>
        </w:rPr>
        <w:t>SearchDeltaP</w:t>
      </w:r>
      <w:proofErr w:type="spellEnd"/>
      <w:r w:rsidR="000B51A0">
        <w:rPr>
          <w:vertAlign w:val="subscript"/>
        </w:rPr>
        <w:t>.</w:t>
      </w:r>
    </w:p>
    <w:p w14:paraId="77CCF340" w14:textId="195CAB84" w:rsidR="00EA28CD" w:rsidRDefault="00EA28CD" w:rsidP="00A209D6">
      <w:pPr>
        <w:rPr>
          <w:b/>
        </w:rPr>
      </w:pPr>
    </w:p>
    <w:p w14:paraId="132CB4E2" w14:textId="7737DF46" w:rsidR="005A44D0" w:rsidRDefault="005A44D0" w:rsidP="00F34B53">
      <w:pPr>
        <w:pStyle w:val="Heading3"/>
        <w:numPr>
          <w:ilvl w:val="1"/>
          <w:numId w:val="11"/>
        </w:numPr>
      </w:pPr>
      <w:r>
        <w:t xml:space="preserve">On the exit condition for relaxed RRM </w:t>
      </w:r>
      <w:r w:rsidR="00F66FF9">
        <w:t>measurements</w:t>
      </w:r>
    </w:p>
    <w:p w14:paraId="2744031B" w14:textId="724ADCFA" w:rsidR="00F34B53" w:rsidRDefault="00F34B53" w:rsidP="00F34B53">
      <w:pPr>
        <w:pStyle w:val="ListParagraph"/>
        <w:ind w:left="405"/>
        <w:rPr>
          <w:lang w:val="en-GB"/>
        </w:rPr>
      </w:pPr>
    </w:p>
    <w:p w14:paraId="3D0C5888" w14:textId="3B446839" w:rsidR="00F34B53" w:rsidRPr="00F34B53" w:rsidRDefault="00F34B53" w:rsidP="00F34B53">
      <w:pPr>
        <w:pStyle w:val="ListParagraph"/>
        <w:pBdr>
          <w:top w:val="single" w:sz="4" w:space="1" w:color="auto"/>
          <w:left w:val="single" w:sz="4" w:space="4" w:color="auto"/>
          <w:bottom w:val="single" w:sz="4" w:space="1" w:color="auto"/>
          <w:right w:val="single" w:sz="4" w:space="4" w:color="auto"/>
        </w:pBdr>
        <w:ind w:left="405"/>
        <w:rPr>
          <w:rFonts w:ascii="Times New Roman" w:hAnsi="Times New Roman"/>
          <w:lang w:val="en-GB"/>
        </w:rPr>
      </w:pPr>
      <w:r w:rsidRPr="00F34B53">
        <w:rPr>
          <w:rFonts w:ascii="Times New Roman" w:hAnsi="Times New Roman"/>
          <w:lang w:eastAsia="zh-CN"/>
        </w:rPr>
        <w:t>Editor’s Note: FFS</w:t>
      </w:r>
      <w:r w:rsidRPr="00F34B53">
        <w:rPr>
          <w:rFonts w:ascii="Times New Roman" w:eastAsia="DengXian" w:hAnsi="Times New Roman"/>
          <w:lang w:eastAsia="zh-CN"/>
        </w:rPr>
        <w:t xml:space="preserve"> how to determine the</w:t>
      </w:r>
      <w:r w:rsidRPr="00F34B53">
        <w:rPr>
          <w:rFonts w:ascii="Times New Roman" w:hAnsi="Times New Roman"/>
        </w:rPr>
        <w:t xml:space="preserve"> </w:t>
      </w:r>
      <w:proofErr w:type="spellStart"/>
      <w:r w:rsidRPr="00F34B53">
        <w:rPr>
          <w:rFonts w:ascii="Times New Roman" w:hAnsi="Times New Roman"/>
        </w:rPr>
        <w:t>Srxlev</w:t>
      </w:r>
      <w:r w:rsidRPr="00F34B53">
        <w:rPr>
          <w:rFonts w:ascii="Times New Roman" w:hAnsi="Times New Roman"/>
          <w:vertAlign w:val="subscript"/>
        </w:rPr>
        <w:t>Ref</w:t>
      </w:r>
      <w:proofErr w:type="spellEnd"/>
      <w:r w:rsidRPr="00F34B53">
        <w:rPr>
          <w:rFonts w:ascii="Times New Roman" w:eastAsia="DengXian" w:hAnsi="Times New Roman"/>
          <w:lang w:eastAsia="zh-CN"/>
        </w:rPr>
        <w:t>, e.g. whether to reuse the mechanism in LTE or allow to “exit” relaxed measurement.</w:t>
      </w:r>
    </w:p>
    <w:p w14:paraId="1AA4B1C4" w14:textId="77777777" w:rsidR="00F34B53" w:rsidRPr="00F34B53" w:rsidRDefault="00F34B53" w:rsidP="00F34B53">
      <w:pPr>
        <w:pStyle w:val="ListParagraph"/>
        <w:ind w:left="405"/>
      </w:pPr>
    </w:p>
    <w:p w14:paraId="126ADCB2" w14:textId="77777777" w:rsidR="006E6311" w:rsidRDefault="00F66FF9" w:rsidP="00F66FF9">
      <w:r>
        <w:t>In addition to determining when UE can relax the RRM measurements</w:t>
      </w:r>
      <w:r w:rsidR="009455CE">
        <w:t xml:space="preserve"> (adaptation of RRM measurements)</w:t>
      </w:r>
      <w:r>
        <w:t xml:space="preserve">, </w:t>
      </w:r>
      <w:r w:rsidR="003820A8">
        <w:t xml:space="preserve">it is equally important to </w:t>
      </w:r>
      <w:r w:rsidR="007D2A35">
        <w:t xml:space="preserve">define an </w:t>
      </w:r>
      <w:r>
        <w:t xml:space="preserve">exit condition or criteria when UE </w:t>
      </w:r>
      <w:proofErr w:type="gramStart"/>
      <w:r>
        <w:t>has to</w:t>
      </w:r>
      <w:proofErr w:type="gramEnd"/>
      <w:r>
        <w:t xml:space="preserve"> cancel the </w:t>
      </w:r>
      <w:r w:rsidR="007D2A35">
        <w:t>adaptation</w:t>
      </w:r>
      <w:r w:rsidR="009455CE">
        <w:t xml:space="preserve">. </w:t>
      </w:r>
      <w:r w:rsidR="006A3547">
        <w:t>I</w:t>
      </w:r>
      <w:r w:rsidR="009A2F38">
        <w:t xml:space="preserve">f UE has met the criteria to adapt the measurements </w:t>
      </w:r>
      <w:r w:rsidR="006A3547">
        <w:t xml:space="preserve">e.g. as discussed in section 2.1. </w:t>
      </w:r>
      <w:r w:rsidR="009A2F38">
        <w:t xml:space="preserve">it would need to continue monitoring whether the conditions still </w:t>
      </w:r>
      <w:r w:rsidR="003820A8">
        <w:t>apply</w:t>
      </w:r>
      <w:r w:rsidR="00C44D4D">
        <w:t xml:space="preserve"> (i.e. UE should continuously monitor whether the condition to relax measurements still applies)</w:t>
      </w:r>
      <w:r w:rsidR="003820A8">
        <w:t>,</w:t>
      </w:r>
      <w:r w:rsidR="003E62BA">
        <w:t xml:space="preserve"> or an event is triggered</w:t>
      </w:r>
      <w:r w:rsidR="009A2F38">
        <w:t>.</w:t>
      </w:r>
      <w:r w:rsidR="003D6B59">
        <w:t xml:space="preserve"> In case the for example the cell or beam based condition are not fulfilled</w:t>
      </w:r>
      <w:r w:rsidR="00D32307">
        <w:t xml:space="preserve"> </w:t>
      </w:r>
      <w:r w:rsidR="00670B6E">
        <w:t xml:space="preserve">(and/or the serving </w:t>
      </w:r>
      <w:proofErr w:type="gramStart"/>
      <w:r w:rsidR="00670B6E">
        <w:t>cell based</w:t>
      </w:r>
      <w:proofErr w:type="gramEnd"/>
      <w:r w:rsidR="00670B6E">
        <w:t xml:space="preserve"> condition</w:t>
      </w:r>
      <w:r w:rsidR="00C44D4D">
        <w:t xml:space="preserve"> does not apply anymore</w:t>
      </w:r>
      <w:r w:rsidR="00670B6E">
        <w:t xml:space="preserve">) </w:t>
      </w:r>
      <w:r w:rsidR="00D32307">
        <w:t>while UE is in relaxed monitoring</w:t>
      </w:r>
      <w:r w:rsidR="003D6B59">
        <w:t xml:space="preserve">, UE has to cancel the adaptation. </w:t>
      </w:r>
    </w:p>
    <w:p w14:paraId="52C3ED5C" w14:textId="71616AC9" w:rsidR="0050355C" w:rsidRPr="007E7011" w:rsidRDefault="00AB7EDD" w:rsidP="00A86512">
      <w:pPr>
        <w:pStyle w:val="Caption"/>
        <w:rPr>
          <w:b w:val="0"/>
        </w:rPr>
      </w:pPr>
      <w:r w:rsidRPr="007E7011">
        <w:rPr>
          <w:b w:val="0"/>
        </w:rPr>
        <w:t xml:space="preserve">When UE </w:t>
      </w:r>
      <w:r w:rsidR="005C4922" w:rsidRPr="007E7011">
        <w:rPr>
          <w:b w:val="0"/>
        </w:rPr>
        <w:t xml:space="preserve">determined that it can relax the RRM measurements </w:t>
      </w:r>
      <w:r w:rsidR="00D9405C" w:rsidRPr="007E7011">
        <w:rPr>
          <w:b w:val="0"/>
        </w:rPr>
        <w:t xml:space="preserve">it should continuously </w:t>
      </w:r>
      <w:r w:rsidR="004A4BD2" w:rsidRPr="007E7011">
        <w:rPr>
          <w:b w:val="0"/>
        </w:rPr>
        <w:t xml:space="preserve">monitor whether the condition still applies i.e. </w:t>
      </w:r>
      <w:r w:rsidR="008828B7" w:rsidRPr="007E7011">
        <w:rPr>
          <w:b w:val="0"/>
        </w:rPr>
        <w:t>every time UE obtains serving cell</w:t>
      </w:r>
      <w:r w:rsidR="004A4BD2" w:rsidRPr="007E7011">
        <w:rPr>
          <w:b w:val="0"/>
        </w:rPr>
        <w:t xml:space="preserve"> measurement</w:t>
      </w:r>
      <w:r w:rsidR="00B472F5" w:rsidRPr="007E7011">
        <w:rPr>
          <w:b w:val="0"/>
        </w:rPr>
        <w:t xml:space="preserve"> e.g. </w:t>
      </w:r>
      <w:r w:rsidR="0055331D">
        <w:rPr>
          <w:b w:val="0"/>
        </w:rPr>
        <w:t>during</w:t>
      </w:r>
      <w:r w:rsidR="00B472F5" w:rsidRPr="007E7011">
        <w:rPr>
          <w:b w:val="0"/>
        </w:rPr>
        <w:t xml:space="preserve"> DRX cycle (as per IDLE mode measurements in 38.133)</w:t>
      </w:r>
      <w:r w:rsidR="004A4BD2" w:rsidRPr="007E7011">
        <w:rPr>
          <w:b w:val="0"/>
        </w:rPr>
        <w:t xml:space="preserve">. </w:t>
      </w:r>
      <w:r w:rsidR="0055331D">
        <w:rPr>
          <w:b w:val="0"/>
        </w:rPr>
        <w:t>The obtained serving cell measurement should be compared to the initially obtained reference value.</w:t>
      </w:r>
    </w:p>
    <w:p w14:paraId="7D5F6B45" w14:textId="7CCD69B4" w:rsidR="00A86512" w:rsidRDefault="00A86512" w:rsidP="007E7011">
      <w:pPr>
        <w:pStyle w:val="Caption"/>
      </w:pPr>
      <w:bookmarkStart w:id="7" w:name="_Ref24038102"/>
      <w:r>
        <w:t xml:space="preserve">Observation </w:t>
      </w:r>
      <w:fldSimple w:instr=" SEQ Observation \* ARABIC ">
        <w:r w:rsidR="00F34B53">
          <w:rPr>
            <w:noProof/>
          </w:rPr>
          <w:t>4</w:t>
        </w:r>
      </w:fldSimple>
      <w:r>
        <w:t>: When UE has determined that</w:t>
      </w:r>
      <w:r w:rsidR="00591D3B">
        <w:t xml:space="preserve"> it can relax the measurem</w:t>
      </w:r>
      <w:r w:rsidR="0050355C">
        <w:t>ents, it should continuously evaluate whether the condition still applies</w:t>
      </w:r>
      <w:bookmarkEnd w:id="7"/>
    </w:p>
    <w:p w14:paraId="1C952886" w14:textId="34047036" w:rsidR="006A28F7" w:rsidRDefault="00304F9C" w:rsidP="00F66FF9">
      <w:r>
        <w:t xml:space="preserve">As </w:t>
      </w:r>
      <w:r w:rsidR="00B347B0">
        <w:t>another</w:t>
      </w:r>
      <w:r>
        <w:t xml:space="preserve"> example</w:t>
      </w:r>
      <w:r w:rsidR="003820A8">
        <w:t>,</w:t>
      </w:r>
      <w:r>
        <w:t xml:space="preserve"> if UE adapts the measurements in IDLE/INACTIVE mode it should cancel the adaptation when it enters CONNECTED mode</w:t>
      </w:r>
      <w:r w:rsidR="000D7AFD">
        <w:t xml:space="preserve"> o</w:t>
      </w:r>
      <w:r w:rsidR="003820A8">
        <w:t xml:space="preserve">r if UE </w:t>
      </w:r>
      <w:r w:rsidR="005F4EDC">
        <w:t>is</w:t>
      </w:r>
      <w:r w:rsidR="003820A8">
        <w:t xml:space="preserve"> in the </w:t>
      </w:r>
      <w:r w:rsidR="005F4EDC">
        <w:t xml:space="preserve">IDLE/INACTIVE mode </w:t>
      </w:r>
      <w:r w:rsidR="00E82A7A">
        <w:t>and re-selects a cell</w:t>
      </w:r>
      <w:r w:rsidR="002C1899">
        <w:t>.</w:t>
      </w:r>
      <w:r w:rsidR="00E82A7A">
        <w:t xml:space="preserve"> </w:t>
      </w:r>
    </w:p>
    <w:p w14:paraId="77523C26" w14:textId="4F18DF82" w:rsidR="003820A8" w:rsidRDefault="00A00543" w:rsidP="003527A1">
      <w:pPr>
        <w:pStyle w:val="Caption"/>
      </w:pPr>
      <w:bookmarkStart w:id="8" w:name="_Ref24038103"/>
      <w:r>
        <w:t xml:space="preserve">Observation </w:t>
      </w:r>
      <w:fldSimple w:instr=" SEQ Observation \* ARABIC ">
        <w:r w:rsidR="00F34B53">
          <w:rPr>
            <w:noProof/>
          </w:rPr>
          <w:t>5</w:t>
        </w:r>
      </w:fldSimple>
      <w:r>
        <w:t xml:space="preserve">: </w:t>
      </w:r>
      <w:r w:rsidR="00CB6D0E">
        <w:t>I</w:t>
      </w:r>
      <w:r>
        <w:t xml:space="preserve">n addition to determine when a condition to relax RRM measurements is fulfilled </w:t>
      </w:r>
      <w:r w:rsidR="00CB6D0E">
        <w:t xml:space="preserve">it is equally important to define conditions when UE </w:t>
      </w:r>
      <w:proofErr w:type="gramStart"/>
      <w:r w:rsidR="00CB6D0E">
        <w:t>has to</w:t>
      </w:r>
      <w:proofErr w:type="gramEnd"/>
      <w:r w:rsidR="00CB6D0E">
        <w:t xml:space="preserve"> cancel the adaptation</w:t>
      </w:r>
      <w:r w:rsidR="00223863">
        <w:t>.</w:t>
      </w:r>
      <w:bookmarkEnd w:id="8"/>
    </w:p>
    <w:p w14:paraId="78534D2D" w14:textId="78A9DBEF" w:rsidR="009B6E80" w:rsidRPr="00210FA1" w:rsidRDefault="00226178" w:rsidP="00CB3558">
      <w:pPr>
        <w:rPr>
          <w:b/>
        </w:rPr>
      </w:pPr>
      <w:bookmarkStart w:id="9" w:name="_Ref24038145"/>
      <w:r w:rsidRPr="00CA51F8">
        <w:rPr>
          <w:b/>
        </w:rPr>
        <w:t xml:space="preserve">Proposal </w:t>
      </w:r>
      <w:r w:rsidR="00222083" w:rsidRPr="007E7011">
        <w:fldChar w:fldCharType="begin"/>
      </w:r>
      <w:r w:rsidR="00222083" w:rsidRPr="00B13790">
        <w:rPr>
          <w:b/>
        </w:rPr>
        <w:instrText xml:space="preserve"> SEQ Proposal \* ARABIC </w:instrText>
      </w:r>
      <w:r w:rsidR="00222083" w:rsidRPr="007E7011">
        <w:rPr>
          <w:b/>
        </w:rPr>
        <w:fldChar w:fldCharType="separate"/>
      </w:r>
      <w:r w:rsidR="00F34B53">
        <w:rPr>
          <w:b/>
          <w:noProof/>
        </w:rPr>
        <w:t>5</w:t>
      </w:r>
      <w:r w:rsidR="00222083" w:rsidRPr="007E7011">
        <w:fldChar w:fldCharType="end"/>
      </w:r>
      <w:r w:rsidRPr="00CA51F8">
        <w:rPr>
          <w:b/>
        </w:rPr>
        <w:t>:</w:t>
      </w:r>
      <w:r w:rsidR="009D2A9D" w:rsidRPr="00210FA1">
        <w:rPr>
          <w:b/>
        </w:rPr>
        <w:t xml:space="preserve"> UE </w:t>
      </w:r>
      <w:r w:rsidR="005D2EDA" w:rsidRPr="00210FA1">
        <w:rPr>
          <w:b/>
        </w:rPr>
        <w:t>cancels</w:t>
      </w:r>
      <w:r w:rsidR="009D2A9D" w:rsidRPr="00210FA1">
        <w:rPr>
          <w:b/>
        </w:rPr>
        <w:t xml:space="preserve"> the relaxing of RRM measurements when it enters CONNECTED</w:t>
      </w:r>
      <w:r w:rsidR="00DE0E54" w:rsidRPr="00210FA1">
        <w:rPr>
          <w:b/>
        </w:rPr>
        <w:t xml:space="preserve"> mode</w:t>
      </w:r>
      <w:r w:rsidR="009B6E80" w:rsidRPr="00210FA1">
        <w:rPr>
          <w:b/>
        </w:rPr>
        <w:t xml:space="preserve"> or</w:t>
      </w:r>
      <w:r w:rsidR="00DE0E54" w:rsidRPr="00CA51F8">
        <w:rPr>
          <w:b/>
        </w:rPr>
        <w:t xml:space="preserve"> UE re-selects to a n</w:t>
      </w:r>
      <w:r w:rsidR="003339FE" w:rsidRPr="00210FA1">
        <w:rPr>
          <w:b/>
        </w:rPr>
        <w:t>ew cell</w:t>
      </w:r>
      <w:r w:rsidR="009B6E80" w:rsidRPr="00210FA1">
        <w:rPr>
          <w:b/>
        </w:rPr>
        <w:t xml:space="preserve"> or system information is updated.</w:t>
      </w:r>
      <w:bookmarkEnd w:id="9"/>
    </w:p>
    <w:p w14:paraId="640755C3" w14:textId="30344E83" w:rsidR="009B6E80" w:rsidRPr="00CA51F8" w:rsidRDefault="00E52504" w:rsidP="00E52504">
      <w:pPr>
        <w:pStyle w:val="Caption"/>
      </w:pPr>
      <w:bookmarkStart w:id="10" w:name="_Ref24038146"/>
      <w:r>
        <w:t xml:space="preserve">Proposal </w:t>
      </w:r>
      <w:fldSimple w:instr=" SEQ Proposal \* ARABIC ">
        <w:r w:rsidR="00F34B53">
          <w:rPr>
            <w:noProof/>
          </w:rPr>
          <w:t>6</w:t>
        </w:r>
      </w:fldSimple>
      <w:r>
        <w:t>:</w:t>
      </w:r>
      <w:r>
        <w:rPr>
          <w:b w:val="0"/>
        </w:rPr>
        <w:t xml:space="preserve"> </w:t>
      </w:r>
      <w:r w:rsidR="00E87AEB" w:rsidRPr="001F4603">
        <w:t>When</w:t>
      </w:r>
      <w:r w:rsidR="00246352" w:rsidRPr="001F4603">
        <w:t xml:space="preserve"> the relaxed measurement condition applies, UE </w:t>
      </w:r>
      <w:r w:rsidR="005C3486" w:rsidRPr="001F4603">
        <w:t xml:space="preserve">evaluates the condition every time it obtains the </w:t>
      </w:r>
      <w:r w:rsidR="00827BCB" w:rsidRPr="219BCD24">
        <w:t xml:space="preserve">serving cell measurement and </w:t>
      </w:r>
      <w:r w:rsidR="00246352" w:rsidRPr="219BCD24">
        <w:t>exits the relaxed measurement when it</w:t>
      </w:r>
      <w:r w:rsidR="00E03E0F" w:rsidRPr="219BCD24">
        <w:t xml:space="preserve"> when </w:t>
      </w:r>
      <w:r w:rsidR="00465BAF" w:rsidRPr="219BCD24">
        <w:t>serving cell condition or beam based condition does not apply anymore.</w:t>
      </w:r>
      <w:bookmarkEnd w:id="10"/>
      <w:r w:rsidR="00246352" w:rsidRPr="219BCD24">
        <w:t xml:space="preserve"> </w:t>
      </w:r>
    </w:p>
    <w:p w14:paraId="406A1918" w14:textId="77777777" w:rsidR="00EB07F8" w:rsidRPr="00CB3558" w:rsidRDefault="00EB07F8" w:rsidP="00CB3558"/>
    <w:p w14:paraId="0F1466E3" w14:textId="1AE900CA" w:rsidR="00DF3E8A" w:rsidRPr="006E13D1" w:rsidRDefault="00DF3E8A" w:rsidP="00DF3E8A">
      <w:pPr>
        <w:pStyle w:val="Heading3"/>
      </w:pPr>
      <w:r>
        <w:t>2.</w:t>
      </w:r>
      <w:r w:rsidR="00211C34">
        <w:t>4</w:t>
      </w:r>
      <w:r>
        <w:t xml:space="preserve"> On the criteria for cell edge</w:t>
      </w:r>
      <w:r w:rsidR="00047105">
        <w:t xml:space="preserve"> condition</w:t>
      </w:r>
      <w:r>
        <w:t xml:space="preserve"> </w:t>
      </w:r>
    </w:p>
    <w:p w14:paraId="6F654FE5" w14:textId="1CB706CB" w:rsidR="00DF3E8A" w:rsidRDefault="00DF3E8A" w:rsidP="00A209D6"/>
    <w:p w14:paraId="680C24ED" w14:textId="77777777" w:rsidR="00DF3E8A" w:rsidRPr="00366A8D" w:rsidRDefault="00DF3E8A" w:rsidP="00DF3E8A">
      <w:pPr>
        <w:pStyle w:val="Doc-text2"/>
        <w:pBdr>
          <w:top w:val="single" w:sz="4" w:space="1" w:color="auto"/>
          <w:left w:val="single" w:sz="4" w:space="4" w:color="auto"/>
          <w:bottom w:val="single" w:sz="4" w:space="1" w:color="auto"/>
          <w:right w:val="single" w:sz="4" w:space="4" w:color="auto"/>
        </w:pBdr>
        <w:ind w:left="363"/>
      </w:pPr>
      <w:r>
        <w:tab/>
      </w:r>
      <w:r w:rsidRPr="00366A8D">
        <w:t>b) UE is not a cell edge, meaning that serving cell/beam RSRP/RSRQ/SINR is above a threshold</w:t>
      </w:r>
    </w:p>
    <w:p w14:paraId="0F174D91" w14:textId="77CE649F" w:rsidR="00DF3E8A" w:rsidRPr="00366A8D" w:rsidRDefault="00DF3E8A" w:rsidP="00DF3E8A">
      <w:pPr>
        <w:pStyle w:val="Doc-text2"/>
        <w:pBdr>
          <w:top w:val="single" w:sz="4" w:space="1" w:color="auto"/>
          <w:left w:val="single" w:sz="4" w:space="4" w:color="auto"/>
          <w:bottom w:val="single" w:sz="4" w:space="1" w:color="auto"/>
          <w:right w:val="single" w:sz="4" w:space="4" w:color="auto"/>
        </w:pBdr>
        <w:ind w:left="363"/>
      </w:pPr>
      <w:r w:rsidRPr="00366A8D">
        <w:tab/>
        <w:t>FFS: Whether neighbour cell RSRP should also be considered.</w:t>
      </w:r>
    </w:p>
    <w:p w14:paraId="43F71DEC" w14:textId="6B2C776D" w:rsidR="00DF3E8A" w:rsidRPr="00366A8D" w:rsidRDefault="00DF3E8A" w:rsidP="007F5E2B">
      <w:pPr>
        <w:pStyle w:val="Doc-text2"/>
        <w:ind w:left="0" w:firstLine="0"/>
      </w:pPr>
    </w:p>
    <w:p w14:paraId="23EE8F14" w14:textId="77777777" w:rsidR="007F5E2B" w:rsidRPr="00DF3E8A" w:rsidRDefault="007F5E2B" w:rsidP="00F0224E">
      <w:pPr>
        <w:pStyle w:val="Doc-text2"/>
        <w:ind w:left="0" w:firstLine="0"/>
        <w:rPr>
          <w:highlight w:val="yellow"/>
        </w:rPr>
      </w:pPr>
      <w:bookmarkStart w:id="11" w:name="_GoBack"/>
      <w:bookmarkEnd w:id="11"/>
    </w:p>
    <w:p w14:paraId="0781EFB0" w14:textId="07ED98E7" w:rsidR="00011406" w:rsidRDefault="00011406" w:rsidP="00011406">
      <w:pPr>
        <w:pBdr>
          <w:top w:val="single" w:sz="4" w:space="1" w:color="auto"/>
          <w:left w:val="single" w:sz="4" w:space="4" w:color="auto"/>
          <w:bottom w:val="single" w:sz="4" w:space="1" w:color="auto"/>
          <w:right w:val="single" w:sz="4" w:space="4" w:color="auto"/>
        </w:pBdr>
        <w:rPr>
          <w:lang w:eastAsia="zh-CN"/>
        </w:rPr>
      </w:pPr>
      <w:r>
        <w:rPr>
          <w:lang w:eastAsia="zh-CN"/>
        </w:rPr>
        <w:t xml:space="preserve">From running CR </w:t>
      </w:r>
    </w:p>
    <w:p w14:paraId="2287B906" w14:textId="29F06C92" w:rsidR="00B15652" w:rsidRDefault="00B15652" w:rsidP="00F0224E">
      <w:pPr>
        <w:pBdr>
          <w:top w:val="single" w:sz="4" w:space="1" w:color="auto"/>
          <w:left w:val="single" w:sz="4" w:space="4" w:color="auto"/>
          <w:bottom w:val="single" w:sz="4" w:space="1" w:color="auto"/>
          <w:right w:val="single" w:sz="4" w:space="4" w:color="auto"/>
        </w:pBdr>
        <w:rPr>
          <w:rFonts w:eastAsia="DengXian"/>
          <w:lang w:eastAsia="zh-CN"/>
        </w:rPr>
      </w:pPr>
      <w:r>
        <w:rPr>
          <w:rFonts w:hint="eastAsia"/>
          <w:lang w:eastAsia="zh-CN"/>
        </w:rPr>
        <w:t>Edit</w:t>
      </w:r>
      <w:r>
        <w:rPr>
          <w:lang w:eastAsia="zh-CN"/>
        </w:rPr>
        <w:t xml:space="preserve">or’s Note: </w:t>
      </w:r>
      <w:r>
        <w:rPr>
          <w:rFonts w:eastAsia="DengXian" w:hint="eastAsia"/>
          <w:lang w:eastAsia="zh-CN"/>
        </w:rPr>
        <w:t>FFS</w:t>
      </w:r>
      <w:r>
        <w:rPr>
          <w:rFonts w:eastAsia="DengXian"/>
          <w:lang w:eastAsia="zh-CN"/>
        </w:rPr>
        <w:t xml:space="preserve"> whether only RSRP or other qualities (e.g. RSRQ</w:t>
      </w:r>
      <w:r>
        <w:t xml:space="preserve">, SINR) </w:t>
      </w:r>
      <w:r w:rsidRPr="00187EFD">
        <w:rPr>
          <w:rFonts w:eastAsia="DengXian"/>
          <w:lang w:eastAsia="zh-CN"/>
        </w:rPr>
        <w:t>need to be considered for the measurement quantities for ‘not at cell edge criteria’</w:t>
      </w:r>
      <w:r>
        <w:rPr>
          <w:rFonts w:eastAsia="DengXian"/>
          <w:lang w:eastAsia="zh-CN"/>
        </w:rPr>
        <w:t>.</w:t>
      </w:r>
    </w:p>
    <w:p w14:paraId="16D4BB55" w14:textId="77777777" w:rsidR="00DF3E8A" w:rsidRDefault="00DF3E8A" w:rsidP="00DF3E8A">
      <w:pPr>
        <w:jc w:val="both"/>
        <w:rPr>
          <w:sz w:val="22"/>
        </w:rPr>
      </w:pPr>
    </w:p>
    <w:p w14:paraId="65AF1796" w14:textId="285F3C5D" w:rsidR="00C44D4D" w:rsidRDefault="00C44D4D" w:rsidP="00C65013">
      <w:r w:rsidRPr="00F1075C">
        <w:t xml:space="preserve">When the cell edge condition applies, UE </w:t>
      </w:r>
      <w:proofErr w:type="gramStart"/>
      <w:r w:rsidRPr="00F1075C">
        <w:t xml:space="preserve">is </w:t>
      </w:r>
      <w:r w:rsidR="001523C4" w:rsidRPr="00F1075C">
        <w:t>allowed to</w:t>
      </w:r>
      <w:proofErr w:type="gramEnd"/>
      <w:r w:rsidR="001523C4" w:rsidRPr="00F1075C">
        <w:t xml:space="preserve"> relax RRM measurements.</w:t>
      </w:r>
      <w:r w:rsidR="00ED0BB3" w:rsidRPr="00B24847">
        <w:t xml:space="preserve"> Threshold is similar to s-measure (in IDLE</w:t>
      </w:r>
      <w:r w:rsidR="00A37478" w:rsidRPr="00B15652">
        <w:t xml:space="preserve"> i.e. </w:t>
      </w:r>
      <w:proofErr w:type="spellStart"/>
      <w:proofErr w:type="gramStart"/>
      <w:r w:rsidR="00A37478" w:rsidRPr="00B15652">
        <w:t>S</w:t>
      </w:r>
      <w:r w:rsidR="00A37478" w:rsidRPr="00B15652">
        <w:rPr>
          <w:vertAlign w:val="subscript"/>
          <w:lang w:eastAsia="ja-JP"/>
        </w:rPr>
        <w:t>I</w:t>
      </w:r>
      <w:r w:rsidR="00A37478" w:rsidRPr="00B15652">
        <w:rPr>
          <w:vertAlign w:val="subscript"/>
        </w:rPr>
        <w:t>ntra</w:t>
      </w:r>
      <w:r w:rsidR="00A37478" w:rsidRPr="00B15652">
        <w:rPr>
          <w:vertAlign w:val="subscript"/>
          <w:lang w:eastAsia="ja-JP"/>
        </w:rPr>
        <w:t>S</w:t>
      </w:r>
      <w:r w:rsidR="00A37478" w:rsidRPr="00B15652">
        <w:rPr>
          <w:vertAlign w:val="subscript"/>
        </w:rPr>
        <w:t>earch</w:t>
      </w:r>
      <w:proofErr w:type="spellEnd"/>
      <w:r w:rsidR="00A37478" w:rsidRPr="00B15652">
        <w:rPr>
          <w:vertAlign w:val="subscript"/>
        </w:rPr>
        <w:t xml:space="preserve">  </w:t>
      </w:r>
      <w:r w:rsidR="00A37478" w:rsidRPr="00B15652">
        <w:t>and</w:t>
      </w:r>
      <w:proofErr w:type="gramEnd"/>
      <w:r w:rsidR="00A37478" w:rsidRPr="007F5E2B">
        <w:rPr>
          <w:vertAlign w:val="subscript"/>
        </w:rPr>
        <w:t xml:space="preserve"> </w:t>
      </w:r>
      <w:proofErr w:type="spellStart"/>
      <w:r w:rsidR="00A37478" w:rsidRPr="007F5E2B">
        <w:t>S</w:t>
      </w:r>
      <w:r w:rsidR="00A37478" w:rsidRPr="007F5E2B">
        <w:rPr>
          <w:vertAlign w:val="subscript"/>
        </w:rPr>
        <w:t>non</w:t>
      </w:r>
      <w:r w:rsidR="00A37478" w:rsidRPr="007F5E2B">
        <w:rPr>
          <w:vertAlign w:val="subscript"/>
          <w:lang w:eastAsia="ja-JP"/>
        </w:rPr>
        <w:t>I</w:t>
      </w:r>
      <w:r w:rsidR="00A37478" w:rsidRPr="007F5E2B">
        <w:rPr>
          <w:vertAlign w:val="subscript"/>
        </w:rPr>
        <w:t>ntra</w:t>
      </w:r>
      <w:r w:rsidR="00A37478" w:rsidRPr="007F5E2B">
        <w:rPr>
          <w:vertAlign w:val="subscript"/>
          <w:lang w:eastAsia="ja-JP"/>
        </w:rPr>
        <w:t>S</w:t>
      </w:r>
      <w:r w:rsidR="00A37478" w:rsidRPr="007F5E2B">
        <w:rPr>
          <w:vertAlign w:val="subscript"/>
        </w:rPr>
        <w:t>earch</w:t>
      </w:r>
      <w:proofErr w:type="spellEnd"/>
      <w:r w:rsidR="00ED0BB3" w:rsidRPr="007F5E2B">
        <w:t>)</w:t>
      </w:r>
      <w:r w:rsidR="00FD27CC" w:rsidRPr="007F5E2B">
        <w:t xml:space="preserve"> where UE does not need to perform intra or inter -frequency measurements i</w:t>
      </w:r>
      <w:r w:rsidR="00A37478" w:rsidRPr="007F5E2B">
        <w:t>f</w:t>
      </w:r>
      <w:r w:rsidR="00FD27CC" w:rsidRPr="007F5E2B">
        <w:t xml:space="preserve"> the serving cell is above the </w:t>
      </w:r>
      <w:r w:rsidR="001230A1" w:rsidRPr="007F5E2B">
        <w:t xml:space="preserve">network configured threshold. It would </w:t>
      </w:r>
      <w:r w:rsidR="008B597C" w:rsidRPr="007F5E2B">
        <w:t xml:space="preserve">reasonable to assume </w:t>
      </w:r>
      <w:r w:rsidR="00DB6B51" w:rsidRPr="007F5E2B">
        <w:t xml:space="preserve">that </w:t>
      </w:r>
      <w:r w:rsidR="005949E9" w:rsidRPr="007F5E2B">
        <w:t xml:space="preserve">relaxing condition would not be configured if </w:t>
      </w:r>
      <w:r w:rsidR="006767CB" w:rsidRPr="007F5E2B">
        <w:t xml:space="preserve">at least </w:t>
      </w:r>
      <w:proofErr w:type="spellStart"/>
      <w:proofErr w:type="gramStart"/>
      <w:r w:rsidR="00AB18E2" w:rsidRPr="007F5E2B">
        <w:t>S</w:t>
      </w:r>
      <w:r w:rsidR="00AB18E2" w:rsidRPr="007F5E2B">
        <w:rPr>
          <w:vertAlign w:val="subscript"/>
          <w:lang w:eastAsia="ja-JP"/>
        </w:rPr>
        <w:t>I</w:t>
      </w:r>
      <w:r w:rsidR="00AB18E2" w:rsidRPr="007F5E2B">
        <w:rPr>
          <w:vertAlign w:val="subscript"/>
        </w:rPr>
        <w:t>ntra</w:t>
      </w:r>
      <w:r w:rsidR="00AB18E2" w:rsidRPr="007F5E2B">
        <w:rPr>
          <w:vertAlign w:val="subscript"/>
          <w:lang w:eastAsia="ja-JP"/>
        </w:rPr>
        <w:t>S</w:t>
      </w:r>
      <w:r w:rsidR="00AB18E2" w:rsidRPr="007F5E2B">
        <w:rPr>
          <w:vertAlign w:val="subscript"/>
        </w:rPr>
        <w:t>earch</w:t>
      </w:r>
      <w:r w:rsidR="00BA5664">
        <w:rPr>
          <w:vertAlign w:val="subscript"/>
        </w:rPr>
        <w:t>P</w:t>
      </w:r>
      <w:proofErr w:type="spellEnd"/>
      <w:r w:rsidR="00AB18E2" w:rsidRPr="007F5E2B">
        <w:rPr>
          <w:vertAlign w:val="subscript"/>
        </w:rPr>
        <w:t xml:space="preserve">  </w:t>
      </w:r>
      <w:r w:rsidR="00C65013">
        <w:rPr>
          <w:vertAlign w:val="subscript"/>
        </w:rPr>
        <w:t>(</w:t>
      </w:r>
      <w:proofErr w:type="gramEnd"/>
      <w:r w:rsidR="00BA5664">
        <w:rPr>
          <w:vertAlign w:val="subscript"/>
        </w:rPr>
        <w:t xml:space="preserve">or </w:t>
      </w:r>
      <w:proofErr w:type="spellStart"/>
      <w:r w:rsidR="00BA5664" w:rsidRPr="007F5E2B">
        <w:t>S</w:t>
      </w:r>
      <w:r w:rsidR="00BA5664" w:rsidRPr="007F5E2B">
        <w:rPr>
          <w:vertAlign w:val="subscript"/>
        </w:rPr>
        <w:t>non</w:t>
      </w:r>
      <w:r w:rsidR="00BA5664" w:rsidRPr="007F5E2B">
        <w:rPr>
          <w:vertAlign w:val="subscript"/>
          <w:lang w:eastAsia="ja-JP"/>
        </w:rPr>
        <w:t>I</w:t>
      </w:r>
      <w:r w:rsidR="00BA5664" w:rsidRPr="007F5E2B">
        <w:rPr>
          <w:vertAlign w:val="subscript"/>
        </w:rPr>
        <w:t>ntra</w:t>
      </w:r>
      <w:r w:rsidR="00BA5664" w:rsidRPr="007F5E2B">
        <w:rPr>
          <w:vertAlign w:val="subscript"/>
          <w:lang w:eastAsia="ja-JP"/>
        </w:rPr>
        <w:t>S</w:t>
      </w:r>
      <w:r w:rsidR="00BA5664" w:rsidRPr="007F5E2B">
        <w:rPr>
          <w:vertAlign w:val="subscript"/>
        </w:rPr>
        <w:t>earch</w:t>
      </w:r>
      <w:r w:rsidR="00BA5664">
        <w:rPr>
          <w:vertAlign w:val="subscript"/>
        </w:rPr>
        <w:t>P</w:t>
      </w:r>
      <w:proofErr w:type="spellEnd"/>
      <w:r w:rsidR="00C65013">
        <w:rPr>
          <w:vertAlign w:val="subscript"/>
        </w:rPr>
        <w:t>)</w:t>
      </w:r>
      <w:r w:rsidR="00BA5664" w:rsidRPr="007F5E2B">
        <w:t xml:space="preserve"> </w:t>
      </w:r>
      <w:r w:rsidR="00AB18E2" w:rsidRPr="007F5E2B">
        <w:t>would not be configured</w:t>
      </w:r>
      <w:r w:rsidR="00F732AD" w:rsidRPr="007F5E2B">
        <w:t xml:space="preserve"> thus we propose that </w:t>
      </w:r>
      <w:r w:rsidR="00AB7952" w:rsidRPr="00F1075C">
        <w:t xml:space="preserve">measurement relaxation cannot be configured if at least </w:t>
      </w:r>
      <w:proofErr w:type="spellStart"/>
      <w:r w:rsidR="00AB7952" w:rsidRPr="00F1075C">
        <w:t>S</w:t>
      </w:r>
      <w:r w:rsidR="00AB7952" w:rsidRPr="00B24847">
        <w:rPr>
          <w:vertAlign w:val="subscript"/>
          <w:lang w:eastAsia="ja-JP"/>
        </w:rPr>
        <w:t>I</w:t>
      </w:r>
      <w:r w:rsidR="00AB7952" w:rsidRPr="00B24847">
        <w:rPr>
          <w:vertAlign w:val="subscript"/>
        </w:rPr>
        <w:t>ntra</w:t>
      </w:r>
      <w:r w:rsidR="00AB7952" w:rsidRPr="00B24847">
        <w:rPr>
          <w:vertAlign w:val="subscript"/>
          <w:lang w:eastAsia="ja-JP"/>
        </w:rPr>
        <w:t>S</w:t>
      </w:r>
      <w:r w:rsidR="00AB7952" w:rsidRPr="00B24847">
        <w:rPr>
          <w:vertAlign w:val="subscript"/>
        </w:rPr>
        <w:t>earch</w:t>
      </w:r>
      <w:proofErr w:type="spellEnd"/>
      <w:r w:rsidR="00AB7952" w:rsidRPr="00B24847">
        <w:rPr>
          <w:vertAlign w:val="subscript"/>
        </w:rPr>
        <w:t xml:space="preserve">  </w:t>
      </w:r>
      <w:r w:rsidR="00AB7952" w:rsidRPr="00B24847">
        <w:t xml:space="preserve">is not configured. Furthermore, we propose that measurement relaxation or cell edge condition is configured as offset to the </w:t>
      </w:r>
      <w:proofErr w:type="spellStart"/>
      <w:r w:rsidR="00B36D9A" w:rsidRPr="00B24847">
        <w:t>S</w:t>
      </w:r>
      <w:r w:rsidR="00B36D9A" w:rsidRPr="00B24847">
        <w:rPr>
          <w:vertAlign w:val="subscript"/>
          <w:lang w:eastAsia="ja-JP"/>
        </w:rPr>
        <w:t>I</w:t>
      </w:r>
      <w:r w:rsidR="00B36D9A" w:rsidRPr="00B24847">
        <w:rPr>
          <w:vertAlign w:val="subscript"/>
        </w:rPr>
        <w:t>ntra</w:t>
      </w:r>
      <w:r w:rsidR="00B36D9A" w:rsidRPr="00B24847">
        <w:rPr>
          <w:vertAlign w:val="subscript"/>
          <w:lang w:eastAsia="ja-JP"/>
        </w:rPr>
        <w:t>S</w:t>
      </w:r>
      <w:r w:rsidR="00B36D9A" w:rsidRPr="00B24847">
        <w:rPr>
          <w:vertAlign w:val="subscript"/>
        </w:rPr>
        <w:t>earch</w:t>
      </w:r>
      <w:proofErr w:type="spellEnd"/>
      <w:r w:rsidR="00B36D9A" w:rsidRPr="00B24847">
        <w:t>. W</w:t>
      </w:r>
      <w:r w:rsidR="00AB18E2" w:rsidRPr="007F5E2B">
        <w:t xml:space="preserve">e propose to use both </w:t>
      </w:r>
      <w:r w:rsidR="009B5E60" w:rsidRPr="007F5E2B">
        <w:t>measu</w:t>
      </w:r>
      <w:r w:rsidR="007F5E2B">
        <w:t>rement</w:t>
      </w:r>
      <w:r w:rsidR="009B5E60" w:rsidRPr="007F5E2B">
        <w:t xml:space="preserve"> quantities RSRP and RSRQ. </w:t>
      </w:r>
    </w:p>
    <w:p w14:paraId="518BF785" w14:textId="456C733F" w:rsidR="00C65013" w:rsidRPr="00CF3998" w:rsidRDefault="00C65013" w:rsidP="00F0224E">
      <w:pPr>
        <w:pStyle w:val="Caption"/>
        <w:rPr>
          <w:rFonts w:ascii="Arial" w:hAnsi="Arial" w:cs="Arial"/>
        </w:rPr>
      </w:pPr>
      <w:bookmarkStart w:id="12" w:name="_Ref24038147"/>
      <w:r w:rsidRPr="00A14B3B">
        <w:lastRenderedPageBreak/>
        <w:t xml:space="preserve">Proposal </w:t>
      </w:r>
      <w:fldSimple w:instr=" SEQ Proposal \* ARABIC ">
        <w:r w:rsidR="00F34B53">
          <w:rPr>
            <w:noProof/>
          </w:rPr>
          <w:t>7</w:t>
        </w:r>
      </w:fldSimple>
      <w:r w:rsidRPr="00A14B3B">
        <w:t xml:space="preserve">: </w:t>
      </w:r>
      <w:r>
        <w:t>Support cell edge condition thresholds separately for intra and non-intra case</w:t>
      </w:r>
      <w:bookmarkEnd w:id="12"/>
    </w:p>
    <w:p w14:paraId="2409BD16" w14:textId="5E2D54C8" w:rsidR="00C65013" w:rsidRPr="006C62DE" w:rsidRDefault="00DF3E8A" w:rsidP="006C62DE">
      <w:pPr>
        <w:pStyle w:val="Caption"/>
        <w:rPr>
          <w:rFonts w:ascii="Arial" w:hAnsi="Arial" w:cs="Arial"/>
        </w:rPr>
      </w:pPr>
      <w:bookmarkStart w:id="13" w:name="_Ref24038148"/>
      <w:bookmarkStart w:id="14" w:name="_Ref1038689"/>
      <w:bookmarkStart w:id="15" w:name="_Ref16509640"/>
      <w:r w:rsidRPr="00A14B3B">
        <w:t xml:space="preserve">Proposal </w:t>
      </w:r>
      <w:fldSimple w:instr=" SEQ Proposal \* ARABIC ">
        <w:r w:rsidR="00F34B53">
          <w:rPr>
            <w:noProof/>
          </w:rPr>
          <w:t>8</w:t>
        </w:r>
      </w:fldSimple>
      <w:r w:rsidRPr="00A14B3B">
        <w:t xml:space="preserve">: </w:t>
      </w:r>
      <w:r w:rsidR="009B5E60">
        <w:t xml:space="preserve">The cell edge condition is configured as an offset value to the </w:t>
      </w:r>
      <w:proofErr w:type="spellStart"/>
      <w:proofErr w:type="gramStart"/>
      <w:r w:rsidR="009B5E60" w:rsidRPr="00665791">
        <w:t>S</w:t>
      </w:r>
      <w:r w:rsidR="009B5E60" w:rsidRPr="00665791">
        <w:rPr>
          <w:vertAlign w:val="subscript"/>
          <w:lang w:eastAsia="ja-JP"/>
        </w:rPr>
        <w:t>I</w:t>
      </w:r>
      <w:r w:rsidR="009B5E60" w:rsidRPr="00665791">
        <w:rPr>
          <w:vertAlign w:val="subscript"/>
        </w:rPr>
        <w:t>ntra</w:t>
      </w:r>
      <w:r w:rsidR="009B5E60" w:rsidRPr="00665791">
        <w:rPr>
          <w:vertAlign w:val="subscript"/>
          <w:lang w:eastAsia="ja-JP"/>
        </w:rPr>
        <w:t>S</w:t>
      </w:r>
      <w:r w:rsidR="009B5E60" w:rsidRPr="00665791">
        <w:rPr>
          <w:vertAlign w:val="subscript"/>
        </w:rPr>
        <w:t>earch</w:t>
      </w:r>
      <w:proofErr w:type="spellEnd"/>
      <w:r w:rsidR="009B5E60">
        <w:rPr>
          <w:vertAlign w:val="subscript"/>
        </w:rPr>
        <w:t xml:space="preserve">  </w:t>
      </w:r>
      <w:r w:rsidR="009B5E60" w:rsidRPr="005C4602">
        <w:t>and</w:t>
      </w:r>
      <w:proofErr w:type="gramEnd"/>
      <w:r w:rsidR="006C62DE">
        <w:t>/or</w:t>
      </w:r>
      <w:r w:rsidR="009B5E60">
        <w:rPr>
          <w:vertAlign w:val="subscript"/>
        </w:rPr>
        <w:t xml:space="preserve"> </w:t>
      </w:r>
      <w:proofErr w:type="spellStart"/>
      <w:r w:rsidR="009B5E60" w:rsidRPr="00665791">
        <w:t>S</w:t>
      </w:r>
      <w:r w:rsidR="009B5E60" w:rsidRPr="005C4602">
        <w:rPr>
          <w:vertAlign w:val="subscript"/>
        </w:rPr>
        <w:t>non</w:t>
      </w:r>
      <w:r w:rsidR="009B5E60" w:rsidRPr="00665791">
        <w:rPr>
          <w:vertAlign w:val="subscript"/>
          <w:lang w:eastAsia="ja-JP"/>
        </w:rPr>
        <w:t>I</w:t>
      </w:r>
      <w:r w:rsidR="009B5E60" w:rsidRPr="00665791">
        <w:rPr>
          <w:vertAlign w:val="subscript"/>
        </w:rPr>
        <w:t>ntra</w:t>
      </w:r>
      <w:r w:rsidR="009B5E60" w:rsidRPr="00665791">
        <w:rPr>
          <w:vertAlign w:val="subscript"/>
          <w:lang w:eastAsia="ja-JP"/>
        </w:rPr>
        <w:t>S</w:t>
      </w:r>
      <w:r w:rsidR="009B5E60" w:rsidRPr="00665791">
        <w:rPr>
          <w:vertAlign w:val="subscript"/>
        </w:rPr>
        <w:t>earch</w:t>
      </w:r>
      <w:proofErr w:type="spellEnd"/>
      <w:r w:rsidR="007F5E2B">
        <w:rPr>
          <w:vertAlign w:val="subscript"/>
        </w:rPr>
        <w:t xml:space="preserve"> </w:t>
      </w:r>
      <w:r w:rsidR="00E56949">
        <w:t>(P/Q)</w:t>
      </w:r>
      <w:r w:rsidR="00B36D9A">
        <w:rPr>
          <w:rFonts w:ascii="Arial" w:hAnsi="Arial" w:cs="Arial"/>
        </w:rPr>
        <w:t>.</w:t>
      </w:r>
      <w:bookmarkEnd w:id="13"/>
    </w:p>
    <w:p w14:paraId="026DD35B" w14:textId="3DD2610B" w:rsidR="009E548F" w:rsidRDefault="009E548F" w:rsidP="009E548F">
      <w:pPr>
        <w:pStyle w:val="Caption"/>
      </w:pPr>
      <w:bookmarkStart w:id="16" w:name="_Ref24038149"/>
      <w:r w:rsidRPr="00A14B3B">
        <w:t xml:space="preserve">Proposal </w:t>
      </w:r>
      <w:fldSimple w:instr=" SEQ Proposal \* ARABIC ">
        <w:r w:rsidR="00F34B53">
          <w:rPr>
            <w:noProof/>
          </w:rPr>
          <w:t>9</w:t>
        </w:r>
      </w:fldSimple>
      <w:r w:rsidRPr="00A14B3B">
        <w:t xml:space="preserve">: </w:t>
      </w:r>
      <w:r>
        <w:t>The cell edge condition has no default values and requires network configuration</w:t>
      </w:r>
      <w:r w:rsidR="006B45E8">
        <w:t>.</w:t>
      </w:r>
      <w:bookmarkEnd w:id="16"/>
    </w:p>
    <w:p w14:paraId="1BD27711" w14:textId="6C60BDC5" w:rsidR="00C14674" w:rsidRPr="00CF3998" w:rsidRDefault="009E548F" w:rsidP="00CF3998">
      <w:pPr>
        <w:pStyle w:val="Caption"/>
        <w:rPr>
          <w:rFonts w:ascii="Arial" w:hAnsi="Arial" w:cs="Arial"/>
        </w:rPr>
      </w:pPr>
      <w:bookmarkStart w:id="17" w:name="_Ref24038150"/>
      <w:r w:rsidRPr="00A14B3B">
        <w:t xml:space="preserve">Proposal </w:t>
      </w:r>
      <w:fldSimple w:instr=" SEQ Proposal \* ARABIC ">
        <w:r w:rsidR="00F34B53">
          <w:rPr>
            <w:noProof/>
          </w:rPr>
          <w:t>10</w:t>
        </w:r>
      </w:fldSimple>
      <w:r w:rsidRPr="00A14B3B">
        <w:t xml:space="preserve">: </w:t>
      </w:r>
      <w:r>
        <w:t xml:space="preserve">Both </w:t>
      </w:r>
      <w:r w:rsidR="00F100EC">
        <w:t>RSRP and RSRQ are used as measurement quantities.</w:t>
      </w:r>
      <w:bookmarkEnd w:id="17"/>
      <w:r w:rsidR="00F100EC">
        <w:t xml:space="preserve"> </w:t>
      </w:r>
    </w:p>
    <w:bookmarkEnd w:id="14"/>
    <w:bookmarkEnd w:id="15"/>
    <w:p w14:paraId="5DAD5A2E" w14:textId="3DD79292" w:rsidR="00DF3E8A" w:rsidRPr="00A14B3B" w:rsidRDefault="00DF3E8A" w:rsidP="00DF3E8A">
      <w:pPr>
        <w:pStyle w:val="Caption"/>
      </w:pPr>
    </w:p>
    <w:p w14:paraId="0EBD30DA" w14:textId="234E3E52" w:rsidR="008174B0" w:rsidRDefault="00561E5C" w:rsidP="007E3B73">
      <w:pPr>
        <w:pStyle w:val="Heading3"/>
        <w:numPr>
          <w:ilvl w:val="1"/>
          <w:numId w:val="14"/>
        </w:numPr>
      </w:pPr>
      <w:r>
        <w:t>On relaxing higher priority -frequencies</w:t>
      </w:r>
    </w:p>
    <w:p w14:paraId="4E4FA7C6" w14:textId="2D7D4318" w:rsidR="007E3B73" w:rsidRPr="00910760" w:rsidRDefault="007E3B73" w:rsidP="007E3B73">
      <w:pPr>
        <w:pStyle w:val="B1"/>
        <w:pBdr>
          <w:top w:val="single" w:sz="4" w:space="1" w:color="auto"/>
          <w:left w:val="single" w:sz="4" w:space="4" w:color="auto"/>
          <w:bottom w:val="single" w:sz="4" w:space="1" w:color="auto"/>
          <w:right w:val="single" w:sz="4" w:space="4" w:color="auto"/>
        </w:pBdr>
        <w:rPr>
          <w:noProof/>
          <w:lang w:eastAsia="zh-CN"/>
        </w:rPr>
      </w:pPr>
      <w:r>
        <w:rPr>
          <w:rFonts w:hint="eastAsia"/>
          <w:noProof/>
          <w:lang w:eastAsia="zh-CN"/>
        </w:rPr>
        <w:t>Editor</w:t>
      </w:r>
      <w:r>
        <w:rPr>
          <w:noProof/>
          <w:lang w:eastAsia="zh-CN"/>
        </w:rPr>
        <w:t xml:space="preserve">’s Note: FFS whether </w:t>
      </w:r>
      <w:r w:rsidRPr="004915E6">
        <w:rPr>
          <w:noProof/>
          <w:lang w:eastAsia="zh-CN"/>
        </w:rPr>
        <w:t>measurements on frequencies with higher priorities</w:t>
      </w:r>
      <w:r>
        <w:rPr>
          <w:noProof/>
          <w:lang w:eastAsia="zh-CN"/>
        </w:rPr>
        <w:t xml:space="preserve"> can be relaxed</w:t>
      </w:r>
    </w:p>
    <w:p w14:paraId="28C2A564" w14:textId="77777777" w:rsidR="007E3B73" w:rsidRDefault="007E3B73" w:rsidP="008174B0"/>
    <w:p w14:paraId="6CBE5124" w14:textId="5C4FA22D" w:rsidR="00561E5C" w:rsidRDefault="00835633" w:rsidP="008174B0">
      <w:r>
        <w:t xml:space="preserve">When UE has been configured with </w:t>
      </w:r>
      <w:r w:rsidR="00604B9C">
        <w:t>measureme</w:t>
      </w:r>
      <w:r w:rsidR="007E3B73">
        <w:t>n</w:t>
      </w:r>
      <w:r w:rsidR="00604B9C">
        <w:t>ts for higher priority frequencies, it is not allowed to relax the measuremen</w:t>
      </w:r>
      <w:r w:rsidR="00A3369A">
        <w:t xml:space="preserve">ts. This follows the </w:t>
      </w:r>
      <w:r w:rsidR="007E3B73">
        <w:t>logic of m</w:t>
      </w:r>
      <w:r w:rsidR="007E3B73" w:rsidRPr="00665791">
        <w:t>easurement rules for cell re-selection</w:t>
      </w:r>
      <w:r w:rsidR="007E3B73">
        <w:t xml:space="preserve"> i.e. UE is not require</w:t>
      </w:r>
      <w:r w:rsidR="00AE2767">
        <w:t>d</w:t>
      </w:r>
      <w:r w:rsidR="007E3B73">
        <w:t xml:space="preserve"> to measure</w:t>
      </w:r>
      <w:r w:rsidR="00051182">
        <w:t xml:space="preserve"> frequencies with equal or lower priorities when </w:t>
      </w:r>
      <w:r w:rsidR="00D06140">
        <w:t xml:space="preserve">serving cell fulfils </w:t>
      </w:r>
      <w:proofErr w:type="spellStart"/>
      <w:r w:rsidR="00051182" w:rsidRPr="00D06140">
        <w:rPr>
          <w:i/>
        </w:rPr>
        <w:t>SnonIntra</w:t>
      </w:r>
      <w:r w:rsidR="00AA2B99" w:rsidRPr="00D06140">
        <w:rPr>
          <w:i/>
        </w:rPr>
        <w:t>Search</w:t>
      </w:r>
      <w:proofErr w:type="spellEnd"/>
      <w:r w:rsidR="00D06140">
        <w:t xml:space="preserve"> conditions.</w:t>
      </w:r>
    </w:p>
    <w:p w14:paraId="791F5E07" w14:textId="113FAEB0" w:rsidR="00561E5C" w:rsidRDefault="00D06140" w:rsidP="00D06140">
      <w:pPr>
        <w:pStyle w:val="Caption"/>
      </w:pPr>
      <w:bookmarkStart w:id="18" w:name="_Ref24038151"/>
      <w:r>
        <w:t xml:space="preserve">Proposal </w:t>
      </w:r>
      <w:fldSimple w:instr=" SEQ Proposal \* ARABIC ">
        <w:r w:rsidR="00F34B53">
          <w:rPr>
            <w:noProof/>
          </w:rPr>
          <w:t>11</w:t>
        </w:r>
      </w:fldSimple>
      <w:r>
        <w:t xml:space="preserve">: </w:t>
      </w:r>
      <w:r w:rsidR="00856309">
        <w:t>M</w:t>
      </w:r>
      <w:r w:rsidR="00856309" w:rsidRPr="004915E6">
        <w:rPr>
          <w:noProof/>
          <w:lang w:eastAsia="zh-CN"/>
        </w:rPr>
        <w:t>easurements on frequencies with higher priorities</w:t>
      </w:r>
      <w:r w:rsidR="00856309">
        <w:rPr>
          <w:noProof/>
          <w:lang w:eastAsia="zh-CN"/>
        </w:rPr>
        <w:t xml:space="preserve"> are not relaxed.</w:t>
      </w:r>
      <w:bookmarkEnd w:id="18"/>
    </w:p>
    <w:p w14:paraId="787CEA4F" w14:textId="77777777" w:rsidR="00D06140" w:rsidRDefault="00D06140" w:rsidP="008174B0"/>
    <w:p w14:paraId="5FF2457F" w14:textId="678ECA42" w:rsidR="00A209D6" w:rsidRPr="006E13D1" w:rsidRDefault="00532DF8" w:rsidP="00A209D6">
      <w:pPr>
        <w:pStyle w:val="Heading1"/>
      </w:pPr>
      <w:r>
        <w:t>3</w:t>
      </w:r>
      <w:r w:rsidR="00A209D6" w:rsidRPr="006E13D1">
        <w:tab/>
      </w:r>
      <w:r w:rsidR="008C3057">
        <w:t>Conclusion</w:t>
      </w:r>
    </w:p>
    <w:p w14:paraId="6EF911C9" w14:textId="77777777" w:rsidR="00222083" w:rsidRDefault="00222083" w:rsidP="00A209D6">
      <w:r>
        <w:t>Based on the discussion the following is proposed:</w:t>
      </w:r>
    </w:p>
    <w:p w14:paraId="0315DA05" w14:textId="77777777" w:rsidR="00222083" w:rsidRPr="00B13790" w:rsidRDefault="00222083" w:rsidP="00222083">
      <w:pPr>
        <w:rPr>
          <w:b/>
        </w:rPr>
      </w:pPr>
    </w:p>
    <w:p w14:paraId="74D01F01" w14:textId="1548F1DA" w:rsidR="00211C34" w:rsidRDefault="00211C34" w:rsidP="00A209D6">
      <w:pPr>
        <w:rPr>
          <w:b/>
        </w:rPr>
      </w:pPr>
      <w:r w:rsidRPr="00211C34">
        <w:rPr>
          <w:b/>
        </w:rPr>
        <w:fldChar w:fldCharType="begin"/>
      </w:r>
      <w:r w:rsidRPr="00211C34">
        <w:rPr>
          <w:b/>
        </w:rPr>
        <w:instrText xml:space="preserve"> REF _Ref24038099 \h </w:instrText>
      </w:r>
      <w:r>
        <w:rPr>
          <w:b/>
        </w:rPr>
        <w:instrText xml:space="preserve"> \* MERGEFORMAT </w:instrText>
      </w:r>
      <w:r w:rsidRPr="00211C34">
        <w:rPr>
          <w:b/>
        </w:rPr>
      </w:r>
      <w:r w:rsidRPr="00211C34">
        <w:rPr>
          <w:b/>
        </w:rPr>
        <w:fldChar w:fldCharType="separate"/>
      </w:r>
      <w:r w:rsidR="00F34B53" w:rsidRPr="00F34B53">
        <w:rPr>
          <w:b/>
        </w:rPr>
        <w:t xml:space="preserve">Observation </w:t>
      </w:r>
      <w:r w:rsidR="00F34B53" w:rsidRPr="00F34B53">
        <w:rPr>
          <w:b/>
          <w:noProof/>
        </w:rPr>
        <w:t>1</w:t>
      </w:r>
      <w:r w:rsidR="00F34B53" w:rsidRPr="00F34B53">
        <w:rPr>
          <w:b/>
        </w:rPr>
        <w:t>: Using only cell measurement - based criteria to determine relaxed monitoring criteria may not be feasible since the individual beams may change while the cell measurement is relatively static.</w:t>
      </w:r>
      <w:r w:rsidRPr="00211C34">
        <w:rPr>
          <w:b/>
        </w:rPr>
        <w:fldChar w:fldCharType="end"/>
      </w:r>
    </w:p>
    <w:p w14:paraId="6162D6CC" w14:textId="587CAD09" w:rsidR="00211C34" w:rsidRDefault="00211C34" w:rsidP="00A209D6">
      <w:pPr>
        <w:rPr>
          <w:b/>
        </w:rPr>
      </w:pPr>
      <w:r w:rsidRPr="00211C34">
        <w:rPr>
          <w:b/>
        </w:rPr>
        <w:fldChar w:fldCharType="begin"/>
      </w:r>
      <w:r w:rsidRPr="00211C34">
        <w:rPr>
          <w:b/>
        </w:rPr>
        <w:instrText xml:space="preserve"> REF _Ref24038100 \h </w:instrText>
      </w:r>
      <w:r>
        <w:rPr>
          <w:b/>
        </w:rPr>
        <w:instrText xml:space="preserve"> \* MERGEFORMAT </w:instrText>
      </w:r>
      <w:r w:rsidRPr="00211C34">
        <w:rPr>
          <w:b/>
        </w:rPr>
      </w:r>
      <w:r w:rsidRPr="00211C34">
        <w:rPr>
          <w:b/>
        </w:rPr>
        <w:fldChar w:fldCharType="separate"/>
      </w:r>
      <w:r w:rsidR="00F34B53" w:rsidRPr="00EA28CD">
        <w:rPr>
          <w:b/>
        </w:rPr>
        <w:t xml:space="preserve">Observation </w:t>
      </w:r>
      <w:r w:rsidR="00F34B53">
        <w:rPr>
          <w:b/>
          <w:noProof/>
        </w:rPr>
        <w:t>2</w:t>
      </w:r>
      <w:r w:rsidR="00F34B53" w:rsidRPr="00EA28CD">
        <w:rPr>
          <w:b/>
        </w:rPr>
        <w:t>: In NR the cell quality is derived using the beam level measurements.</w:t>
      </w:r>
      <w:r w:rsidRPr="00211C34">
        <w:rPr>
          <w:b/>
        </w:rPr>
        <w:fldChar w:fldCharType="end"/>
      </w:r>
    </w:p>
    <w:p w14:paraId="08CC6EC6" w14:textId="68FFA33D" w:rsidR="00211C34" w:rsidRDefault="00211C34" w:rsidP="00A209D6">
      <w:pPr>
        <w:rPr>
          <w:b/>
        </w:rPr>
      </w:pPr>
      <w:r w:rsidRPr="00211C34">
        <w:rPr>
          <w:b/>
        </w:rPr>
        <w:fldChar w:fldCharType="begin"/>
      </w:r>
      <w:r w:rsidRPr="00211C34">
        <w:rPr>
          <w:b/>
        </w:rPr>
        <w:instrText xml:space="preserve"> REF _Ref24038101 \h </w:instrText>
      </w:r>
      <w:r>
        <w:rPr>
          <w:b/>
        </w:rPr>
        <w:instrText xml:space="preserve"> \* MERGEFORMAT </w:instrText>
      </w:r>
      <w:r w:rsidRPr="00211C34">
        <w:rPr>
          <w:b/>
        </w:rPr>
      </w:r>
      <w:r w:rsidRPr="00211C34">
        <w:rPr>
          <w:b/>
        </w:rPr>
        <w:fldChar w:fldCharType="separate"/>
      </w:r>
      <w:r w:rsidR="00F34B53" w:rsidRPr="00E92F64">
        <w:rPr>
          <w:b/>
        </w:rPr>
        <w:t xml:space="preserve">Observation </w:t>
      </w:r>
      <w:r w:rsidR="00F34B53">
        <w:rPr>
          <w:b/>
          <w:noProof/>
        </w:rPr>
        <w:t>3</w:t>
      </w:r>
      <w:r w:rsidR="00F34B53" w:rsidRPr="00E92F64">
        <w:rPr>
          <w:b/>
        </w:rPr>
        <w:t>: Using the both cell and beam based conditions together, would provide more solid criteria to determine when UE is in a state where it can adapt its RRM measurements</w:t>
      </w:r>
      <w:r w:rsidRPr="00211C34">
        <w:rPr>
          <w:b/>
        </w:rPr>
        <w:fldChar w:fldCharType="end"/>
      </w:r>
    </w:p>
    <w:p w14:paraId="2D197405" w14:textId="536E2DA5" w:rsidR="00211C34" w:rsidRDefault="00211C34" w:rsidP="00A209D6">
      <w:pPr>
        <w:rPr>
          <w:b/>
        </w:rPr>
      </w:pPr>
      <w:r w:rsidRPr="00211C34">
        <w:rPr>
          <w:b/>
        </w:rPr>
        <w:fldChar w:fldCharType="begin"/>
      </w:r>
      <w:r w:rsidRPr="00211C34">
        <w:rPr>
          <w:b/>
        </w:rPr>
        <w:instrText xml:space="preserve"> REF _Ref24038102 \h </w:instrText>
      </w:r>
      <w:r>
        <w:rPr>
          <w:b/>
        </w:rPr>
        <w:instrText xml:space="preserve"> \* MERGEFORMAT </w:instrText>
      </w:r>
      <w:r w:rsidRPr="00211C34">
        <w:rPr>
          <w:b/>
        </w:rPr>
      </w:r>
      <w:r w:rsidRPr="00211C34">
        <w:rPr>
          <w:b/>
        </w:rPr>
        <w:fldChar w:fldCharType="separate"/>
      </w:r>
      <w:r w:rsidR="00F34B53" w:rsidRPr="00F34B53">
        <w:rPr>
          <w:b/>
        </w:rPr>
        <w:t xml:space="preserve">Observation </w:t>
      </w:r>
      <w:r w:rsidR="00F34B53" w:rsidRPr="00F34B53">
        <w:rPr>
          <w:b/>
          <w:noProof/>
        </w:rPr>
        <w:t>4</w:t>
      </w:r>
      <w:r w:rsidR="00F34B53" w:rsidRPr="00F34B53">
        <w:rPr>
          <w:b/>
        </w:rPr>
        <w:t>: When UE has determined that it can relax the measurements, it should continuously evaluate whether the condition still applies</w:t>
      </w:r>
      <w:r w:rsidRPr="00211C34">
        <w:rPr>
          <w:b/>
        </w:rPr>
        <w:fldChar w:fldCharType="end"/>
      </w:r>
    </w:p>
    <w:p w14:paraId="3383A6AB" w14:textId="34C0A253" w:rsidR="00211C34" w:rsidRDefault="00211C34" w:rsidP="00A209D6">
      <w:pPr>
        <w:rPr>
          <w:b/>
        </w:rPr>
      </w:pPr>
      <w:r w:rsidRPr="00211C34">
        <w:rPr>
          <w:b/>
        </w:rPr>
        <w:fldChar w:fldCharType="begin"/>
      </w:r>
      <w:r w:rsidRPr="00211C34">
        <w:rPr>
          <w:b/>
        </w:rPr>
        <w:instrText xml:space="preserve"> REF _Ref24038103 \h </w:instrText>
      </w:r>
      <w:r>
        <w:rPr>
          <w:b/>
        </w:rPr>
        <w:instrText xml:space="preserve"> \* MERGEFORMAT </w:instrText>
      </w:r>
      <w:r w:rsidRPr="00211C34">
        <w:rPr>
          <w:b/>
        </w:rPr>
      </w:r>
      <w:r w:rsidRPr="00211C34">
        <w:rPr>
          <w:b/>
        </w:rPr>
        <w:fldChar w:fldCharType="separate"/>
      </w:r>
      <w:r w:rsidR="00F34B53" w:rsidRPr="00F34B53">
        <w:rPr>
          <w:b/>
        </w:rPr>
        <w:t xml:space="preserve">Observation </w:t>
      </w:r>
      <w:r w:rsidR="00F34B53" w:rsidRPr="00F34B53">
        <w:rPr>
          <w:b/>
          <w:noProof/>
        </w:rPr>
        <w:t>5</w:t>
      </w:r>
      <w:r w:rsidR="00F34B53" w:rsidRPr="00F34B53">
        <w:rPr>
          <w:b/>
        </w:rPr>
        <w:t xml:space="preserve">: In addition to determine when a condition to relax RRM measurements is fulfilled it is equally important to define conditions when UE </w:t>
      </w:r>
      <w:proofErr w:type="gramStart"/>
      <w:r w:rsidR="00F34B53" w:rsidRPr="00F34B53">
        <w:rPr>
          <w:b/>
        </w:rPr>
        <w:t>has to</w:t>
      </w:r>
      <w:proofErr w:type="gramEnd"/>
      <w:r w:rsidR="00F34B53" w:rsidRPr="00F34B53">
        <w:rPr>
          <w:b/>
        </w:rPr>
        <w:t xml:space="preserve"> cancel the adaptation.</w:t>
      </w:r>
      <w:r w:rsidRPr="00211C34">
        <w:rPr>
          <w:b/>
        </w:rPr>
        <w:fldChar w:fldCharType="end"/>
      </w:r>
    </w:p>
    <w:p w14:paraId="432B0A82" w14:textId="6E9695F4" w:rsidR="00A209D6" w:rsidRDefault="00211C34" w:rsidP="00A209D6">
      <w:pPr>
        <w:rPr>
          <w:b/>
        </w:rPr>
      </w:pPr>
      <w:r w:rsidRPr="00211C34">
        <w:rPr>
          <w:b/>
        </w:rPr>
        <w:fldChar w:fldCharType="begin"/>
      </w:r>
      <w:r w:rsidRPr="00211C34">
        <w:rPr>
          <w:b/>
        </w:rPr>
        <w:instrText xml:space="preserve"> REF _Ref24038103 \h </w:instrText>
      </w:r>
      <w:r>
        <w:rPr>
          <w:b/>
        </w:rPr>
        <w:instrText xml:space="preserve"> \* MERGEFORMAT </w:instrText>
      </w:r>
      <w:r w:rsidRPr="00211C34">
        <w:rPr>
          <w:b/>
        </w:rPr>
      </w:r>
      <w:r w:rsidRPr="00211C34">
        <w:rPr>
          <w:b/>
        </w:rPr>
        <w:fldChar w:fldCharType="separate"/>
      </w:r>
      <w:r w:rsidR="00F34B53" w:rsidRPr="00F34B53">
        <w:rPr>
          <w:b/>
        </w:rPr>
        <w:t xml:space="preserve">Observation </w:t>
      </w:r>
      <w:r w:rsidR="00F34B53" w:rsidRPr="00F34B53">
        <w:rPr>
          <w:b/>
          <w:noProof/>
        </w:rPr>
        <w:t>5</w:t>
      </w:r>
      <w:r w:rsidR="00F34B53" w:rsidRPr="00F34B53">
        <w:rPr>
          <w:b/>
        </w:rPr>
        <w:t xml:space="preserve">: In addition to determine when a condition to relax RRM measurements is fulfilled it is equally important to define conditions when UE </w:t>
      </w:r>
      <w:proofErr w:type="gramStart"/>
      <w:r w:rsidR="00F34B53" w:rsidRPr="00F34B53">
        <w:rPr>
          <w:b/>
        </w:rPr>
        <w:t>has to</w:t>
      </w:r>
      <w:proofErr w:type="gramEnd"/>
      <w:r w:rsidR="00F34B53" w:rsidRPr="00F34B53">
        <w:rPr>
          <w:b/>
        </w:rPr>
        <w:t xml:space="preserve"> cancel the adaptation.</w:t>
      </w:r>
      <w:r w:rsidRPr="00211C34">
        <w:rPr>
          <w:b/>
        </w:rPr>
        <w:fldChar w:fldCharType="end"/>
      </w:r>
    </w:p>
    <w:p w14:paraId="653EED19" w14:textId="77777777" w:rsidR="00A209D6" w:rsidRPr="00CD4C7B" w:rsidRDefault="00A209D6" w:rsidP="00A209D6"/>
    <w:p w14:paraId="5FD03B93" w14:textId="284426B5" w:rsidR="00211C34" w:rsidRPr="00211C34" w:rsidRDefault="00211C34" w:rsidP="00A209D6">
      <w:pPr>
        <w:rPr>
          <w:b/>
        </w:rPr>
      </w:pPr>
      <w:r w:rsidRPr="00211C34">
        <w:rPr>
          <w:b/>
        </w:rPr>
        <w:fldChar w:fldCharType="begin"/>
      </w:r>
      <w:r w:rsidRPr="00211C34">
        <w:rPr>
          <w:b/>
        </w:rPr>
        <w:instrText xml:space="preserve"> REF _Ref24038141 \h </w:instrText>
      </w:r>
      <w:r>
        <w:rPr>
          <w:b/>
        </w:rPr>
        <w:instrText xml:space="preserve"> \* MERGEFORMAT </w:instrText>
      </w:r>
      <w:r w:rsidRPr="00211C34">
        <w:rPr>
          <w:b/>
        </w:rPr>
      </w:r>
      <w:r w:rsidRPr="00211C34">
        <w:rPr>
          <w:b/>
        </w:rPr>
        <w:fldChar w:fldCharType="separate"/>
      </w:r>
      <w:r w:rsidR="00F34B53" w:rsidRPr="00F34B53">
        <w:rPr>
          <w:b/>
        </w:rPr>
        <w:t xml:space="preserve">Proposal </w:t>
      </w:r>
      <w:r w:rsidR="00F34B53" w:rsidRPr="00F34B53">
        <w:rPr>
          <w:b/>
          <w:noProof/>
        </w:rPr>
        <w:t>1</w:t>
      </w:r>
      <w:r w:rsidR="00F34B53" w:rsidRPr="00F34B53">
        <w:rPr>
          <w:b/>
        </w:rPr>
        <w:t>: Beam based condition should be used in addition to the cell measurement -based condition to determine if relaxed monitoring criteria is fulfilled.</w:t>
      </w:r>
      <w:r w:rsidRPr="00211C34">
        <w:rPr>
          <w:b/>
        </w:rPr>
        <w:fldChar w:fldCharType="end"/>
      </w:r>
    </w:p>
    <w:p w14:paraId="21B34F7D" w14:textId="6A28F221" w:rsidR="00211C34" w:rsidRPr="00211C34" w:rsidRDefault="00211C34" w:rsidP="00A209D6">
      <w:pPr>
        <w:rPr>
          <w:b/>
        </w:rPr>
      </w:pPr>
      <w:r w:rsidRPr="00211C34">
        <w:rPr>
          <w:b/>
        </w:rPr>
        <w:fldChar w:fldCharType="begin"/>
      </w:r>
      <w:r w:rsidRPr="00211C34">
        <w:rPr>
          <w:b/>
        </w:rPr>
        <w:instrText xml:space="preserve"> REF _Ref24038142 \h </w:instrText>
      </w:r>
      <w:r>
        <w:rPr>
          <w:b/>
        </w:rPr>
        <w:instrText xml:space="preserve"> \* MERGEFORMAT </w:instrText>
      </w:r>
      <w:r w:rsidRPr="00211C34">
        <w:rPr>
          <w:b/>
        </w:rPr>
      </w:r>
      <w:r w:rsidRPr="00211C34">
        <w:rPr>
          <w:b/>
        </w:rPr>
        <w:fldChar w:fldCharType="separate"/>
      </w:r>
      <w:r w:rsidR="00F34B53" w:rsidRPr="00F34B53">
        <w:rPr>
          <w:b/>
        </w:rPr>
        <w:t xml:space="preserve">Proposal </w:t>
      </w:r>
      <w:r w:rsidR="00F34B53" w:rsidRPr="00F34B53">
        <w:rPr>
          <w:b/>
          <w:noProof/>
        </w:rPr>
        <w:t>2</w:t>
      </w:r>
      <w:r w:rsidR="00F34B53" w:rsidRPr="00F34B53">
        <w:rPr>
          <w:b/>
        </w:rPr>
        <w:t xml:space="preserve">: For evaluating beam-based condition, UE determines whether the beams used for cell quality derivation have changed during the time period. </w:t>
      </w:r>
      <w:r w:rsidRPr="00211C34">
        <w:rPr>
          <w:b/>
        </w:rPr>
        <w:fldChar w:fldCharType="end"/>
      </w:r>
    </w:p>
    <w:p w14:paraId="68D8C9D3" w14:textId="4470AA27" w:rsidR="00211C34" w:rsidRPr="00211C34" w:rsidRDefault="00211C34" w:rsidP="00A209D6">
      <w:pPr>
        <w:rPr>
          <w:b/>
        </w:rPr>
      </w:pPr>
      <w:r w:rsidRPr="00211C34">
        <w:rPr>
          <w:b/>
        </w:rPr>
        <w:fldChar w:fldCharType="begin"/>
      </w:r>
      <w:r w:rsidRPr="00211C34">
        <w:rPr>
          <w:b/>
        </w:rPr>
        <w:instrText xml:space="preserve"> REF _Ref24038143 \h </w:instrText>
      </w:r>
      <w:r>
        <w:rPr>
          <w:b/>
        </w:rPr>
        <w:instrText xml:space="preserve"> \* MERGEFORMAT </w:instrText>
      </w:r>
      <w:r w:rsidRPr="00211C34">
        <w:rPr>
          <w:b/>
        </w:rPr>
      </w:r>
      <w:r w:rsidRPr="00211C34">
        <w:rPr>
          <w:b/>
        </w:rPr>
        <w:fldChar w:fldCharType="separate"/>
      </w:r>
      <w:r w:rsidR="00F34B53" w:rsidRPr="00F34B53">
        <w:rPr>
          <w:b/>
        </w:rPr>
        <w:t xml:space="preserve">Proposal </w:t>
      </w:r>
      <w:r w:rsidR="00F34B53" w:rsidRPr="00F34B53">
        <w:rPr>
          <w:b/>
          <w:noProof/>
        </w:rPr>
        <w:t>3</w:t>
      </w:r>
      <w:r w:rsidR="00F34B53" w:rsidRPr="00F34B53">
        <w:rPr>
          <w:b/>
        </w:rPr>
        <w:t>: (</w:t>
      </w:r>
      <w:proofErr w:type="spellStart"/>
      <w:r w:rsidR="00F34B53" w:rsidRPr="00F34B53">
        <w:rPr>
          <w:b/>
        </w:rPr>
        <w:t>TSearchDeltaP</w:t>
      </w:r>
      <w:proofErr w:type="spellEnd"/>
      <w:r w:rsidR="00F34B53" w:rsidRPr="00F34B53">
        <w:rPr>
          <w:b/>
        </w:rPr>
        <w:t xml:space="preserve">) is used to determine when UE is allowed the relax the RRM measurements i.e. the condition </w:t>
      </w:r>
      <w:proofErr w:type="gramStart"/>
      <w:r w:rsidR="00F34B53" w:rsidRPr="00F34B53">
        <w:rPr>
          <w:b/>
        </w:rPr>
        <w:t>has to</w:t>
      </w:r>
      <w:proofErr w:type="gramEnd"/>
      <w:r w:rsidR="00F34B53" w:rsidRPr="00F34B53">
        <w:rPr>
          <w:b/>
        </w:rPr>
        <w:t xml:space="preserve"> apply </w:t>
      </w:r>
      <w:proofErr w:type="spellStart"/>
      <w:r w:rsidR="00F34B53" w:rsidRPr="00F34B53">
        <w:rPr>
          <w:b/>
        </w:rPr>
        <w:t>fort</w:t>
      </w:r>
      <w:proofErr w:type="spellEnd"/>
      <w:r w:rsidR="00F34B53" w:rsidRPr="00F34B53">
        <w:rPr>
          <w:b/>
        </w:rPr>
        <w:t xml:space="preserve"> the duration of the </w:t>
      </w:r>
      <w:proofErr w:type="spellStart"/>
      <w:r w:rsidR="00F34B53" w:rsidRPr="00F34B53">
        <w:rPr>
          <w:b/>
        </w:rPr>
        <w:t>TSearchDeltaP</w:t>
      </w:r>
      <w:proofErr w:type="spellEnd"/>
      <w:r w:rsidR="00F34B53" w:rsidRPr="00F34B53">
        <w:rPr>
          <w:b/>
        </w:rPr>
        <w:t>).</w:t>
      </w:r>
      <w:r w:rsidRPr="00211C34">
        <w:rPr>
          <w:b/>
        </w:rPr>
        <w:fldChar w:fldCharType="end"/>
      </w:r>
    </w:p>
    <w:p w14:paraId="6B2D8B5F" w14:textId="6C61A59C" w:rsidR="00211C34" w:rsidRPr="00211C34" w:rsidRDefault="00211C34" w:rsidP="00A209D6">
      <w:pPr>
        <w:rPr>
          <w:b/>
        </w:rPr>
      </w:pPr>
      <w:r w:rsidRPr="00211C34">
        <w:rPr>
          <w:b/>
        </w:rPr>
        <w:fldChar w:fldCharType="begin"/>
      </w:r>
      <w:r w:rsidRPr="00211C34">
        <w:rPr>
          <w:b/>
        </w:rPr>
        <w:instrText xml:space="preserve"> REF _Ref24038144 \h </w:instrText>
      </w:r>
      <w:r>
        <w:rPr>
          <w:b/>
        </w:rPr>
        <w:instrText xml:space="preserve"> \* MERGEFORMAT </w:instrText>
      </w:r>
      <w:r w:rsidRPr="00211C34">
        <w:rPr>
          <w:b/>
        </w:rPr>
      </w:r>
      <w:r w:rsidRPr="00211C34">
        <w:rPr>
          <w:b/>
        </w:rPr>
        <w:fldChar w:fldCharType="separate"/>
      </w:r>
      <w:r w:rsidR="00F34B53" w:rsidRPr="00F34B53">
        <w:rPr>
          <w:b/>
        </w:rPr>
        <w:t xml:space="preserve">Proposal </w:t>
      </w:r>
      <w:r w:rsidR="00F34B53" w:rsidRPr="00F34B53">
        <w:rPr>
          <w:b/>
          <w:noProof/>
        </w:rPr>
        <w:t>4</w:t>
      </w:r>
      <w:r w:rsidR="00F34B53" w:rsidRPr="00F34B53">
        <w:rPr>
          <w:b/>
        </w:rPr>
        <w:t>: (</w:t>
      </w:r>
      <w:proofErr w:type="spellStart"/>
      <w:r w:rsidR="00F34B53" w:rsidRPr="00F34B53">
        <w:rPr>
          <w:b/>
        </w:rPr>
        <w:t>TSearchDeltaP</w:t>
      </w:r>
      <w:proofErr w:type="spellEnd"/>
      <w:r w:rsidR="00F34B53" w:rsidRPr="00F34B53">
        <w:rPr>
          <w:b/>
        </w:rPr>
        <w:t>) for relaxed measurements is configurable.</w:t>
      </w:r>
      <w:r w:rsidRPr="00211C34">
        <w:rPr>
          <w:b/>
        </w:rPr>
        <w:fldChar w:fldCharType="end"/>
      </w:r>
    </w:p>
    <w:p w14:paraId="793C79E6" w14:textId="55A6696B" w:rsidR="00211C34" w:rsidRPr="00211C34" w:rsidRDefault="00211C34" w:rsidP="00A209D6">
      <w:pPr>
        <w:rPr>
          <w:b/>
        </w:rPr>
      </w:pPr>
      <w:r w:rsidRPr="00211C34">
        <w:rPr>
          <w:b/>
        </w:rPr>
        <w:fldChar w:fldCharType="begin"/>
      </w:r>
      <w:r w:rsidRPr="00211C34">
        <w:rPr>
          <w:b/>
        </w:rPr>
        <w:instrText xml:space="preserve"> REF _Ref24038145 \h </w:instrText>
      </w:r>
      <w:r>
        <w:rPr>
          <w:b/>
        </w:rPr>
        <w:instrText xml:space="preserve"> \* MERGEFORMAT </w:instrText>
      </w:r>
      <w:r w:rsidRPr="00211C34">
        <w:rPr>
          <w:b/>
        </w:rPr>
      </w:r>
      <w:r w:rsidRPr="00211C34">
        <w:rPr>
          <w:b/>
        </w:rPr>
        <w:fldChar w:fldCharType="separate"/>
      </w:r>
      <w:r w:rsidR="00F34B53" w:rsidRPr="00CA51F8">
        <w:rPr>
          <w:b/>
        </w:rPr>
        <w:t xml:space="preserve">Proposal </w:t>
      </w:r>
      <w:r w:rsidR="00F34B53">
        <w:rPr>
          <w:b/>
          <w:noProof/>
        </w:rPr>
        <w:t>5</w:t>
      </w:r>
      <w:r w:rsidR="00F34B53" w:rsidRPr="00CA51F8">
        <w:rPr>
          <w:b/>
        </w:rPr>
        <w:t>:</w:t>
      </w:r>
      <w:r w:rsidR="00F34B53" w:rsidRPr="00210FA1">
        <w:rPr>
          <w:b/>
        </w:rPr>
        <w:t xml:space="preserve"> UE cancels the relaxing of RRM measurements when it enters CONNECTED mode or</w:t>
      </w:r>
      <w:r w:rsidR="00F34B53" w:rsidRPr="00CA51F8">
        <w:rPr>
          <w:b/>
        </w:rPr>
        <w:t xml:space="preserve"> UE re-selects to a n</w:t>
      </w:r>
      <w:r w:rsidR="00F34B53" w:rsidRPr="00210FA1">
        <w:rPr>
          <w:b/>
        </w:rPr>
        <w:t>ew cell or system information is updated.</w:t>
      </w:r>
      <w:r w:rsidRPr="00211C34">
        <w:rPr>
          <w:b/>
        </w:rPr>
        <w:fldChar w:fldCharType="end"/>
      </w:r>
    </w:p>
    <w:p w14:paraId="22249432" w14:textId="797726C5" w:rsidR="00211C34" w:rsidRPr="00211C34" w:rsidRDefault="00211C34" w:rsidP="00A209D6">
      <w:pPr>
        <w:rPr>
          <w:b/>
        </w:rPr>
      </w:pPr>
      <w:r w:rsidRPr="00211C34">
        <w:rPr>
          <w:b/>
        </w:rPr>
        <w:fldChar w:fldCharType="begin"/>
      </w:r>
      <w:r w:rsidRPr="00211C34">
        <w:rPr>
          <w:b/>
        </w:rPr>
        <w:instrText xml:space="preserve"> REF _Ref24038146 \h </w:instrText>
      </w:r>
      <w:r>
        <w:rPr>
          <w:b/>
        </w:rPr>
        <w:instrText xml:space="preserve"> \* MERGEFORMAT </w:instrText>
      </w:r>
      <w:r w:rsidRPr="00211C34">
        <w:rPr>
          <w:b/>
        </w:rPr>
      </w:r>
      <w:r w:rsidRPr="00211C34">
        <w:rPr>
          <w:b/>
        </w:rPr>
        <w:fldChar w:fldCharType="separate"/>
      </w:r>
      <w:r w:rsidR="00F34B53" w:rsidRPr="00F34B53">
        <w:rPr>
          <w:b/>
        </w:rPr>
        <w:t xml:space="preserve">Proposal </w:t>
      </w:r>
      <w:r w:rsidR="00F34B53" w:rsidRPr="00F34B53">
        <w:rPr>
          <w:b/>
          <w:noProof/>
        </w:rPr>
        <w:t>6</w:t>
      </w:r>
      <w:r w:rsidR="00F34B53" w:rsidRPr="00F34B53">
        <w:rPr>
          <w:b/>
        </w:rPr>
        <w:t>:</w:t>
      </w:r>
      <w:r w:rsidR="00F34B53">
        <w:rPr>
          <w:b/>
        </w:rPr>
        <w:t xml:space="preserve"> </w:t>
      </w:r>
      <w:r w:rsidR="00F34B53" w:rsidRPr="001F4603">
        <w:rPr>
          <w:b/>
        </w:rPr>
        <w:t xml:space="preserve">When the relaxed measurement condition applies, UE evaluates the condition every time it obtains the </w:t>
      </w:r>
      <w:r w:rsidR="00F34B53" w:rsidRPr="219BCD24">
        <w:rPr>
          <w:b/>
        </w:rPr>
        <w:t>serving cell measurement and exits the relaxed measurement when it when serving cell condition or beam based condition does not apply anymore.</w:t>
      </w:r>
      <w:r w:rsidRPr="00211C34">
        <w:rPr>
          <w:b/>
        </w:rPr>
        <w:fldChar w:fldCharType="end"/>
      </w:r>
    </w:p>
    <w:p w14:paraId="30695BF6" w14:textId="755DE2B8" w:rsidR="00211C34" w:rsidRPr="00211C34" w:rsidRDefault="00211C34" w:rsidP="00A209D6">
      <w:pPr>
        <w:rPr>
          <w:b/>
        </w:rPr>
      </w:pPr>
      <w:r w:rsidRPr="00211C34">
        <w:rPr>
          <w:b/>
        </w:rPr>
        <w:lastRenderedPageBreak/>
        <w:fldChar w:fldCharType="begin"/>
      </w:r>
      <w:r w:rsidRPr="00211C34">
        <w:rPr>
          <w:b/>
        </w:rPr>
        <w:instrText xml:space="preserve"> REF _Ref24038147 \h </w:instrText>
      </w:r>
      <w:r>
        <w:rPr>
          <w:b/>
        </w:rPr>
        <w:instrText xml:space="preserve"> \* MERGEFORMAT </w:instrText>
      </w:r>
      <w:r w:rsidRPr="00211C34">
        <w:rPr>
          <w:b/>
        </w:rPr>
      </w:r>
      <w:r w:rsidRPr="00211C34">
        <w:rPr>
          <w:b/>
        </w:rPr>
        <w:fldChar w:fldCharType="separate"/>
      </w:r>
      <w:r w:rsidR="00F34B53" w:rsidRPr="00F34B53">
        <w:rPr>
          <w:b/>
        </w:rPr>
        <w:t xml:space="preserve">Proposal </w:t>
      </w:r>
      <w:r w:rsidR="00F34B53" w:rsidRPr="00F34B53">
        <w:rPr>
          <w:b/>
          <w:noProof/>
        </w:rPr>
        <w:t>7</w:t>
      </w:r>
      <w:r w:rsidR="00F34B53" w:rsidRPr="00F34B53">
        <w:rPr>
          <w:b/>
        </w:rPr>
        <w:t>: Support cell edge condition thresholds separately for intra and non-intra case</w:t>
      </w:r>
      <w:r w:rsidRPr="00211C34">
        <w:rPr>
          <w:b/>
        </w:rPr>
        <w:fldChar w:fldCharType="end"/>
      </w:r>
    </w:p>
    <w:p w14:paraId="0C6C79FB" w14:textId="3A9E18E9" w:rsidR="00211C34" w:rsidRPr="00211C34" w:rsidRDefault="00211C34" w:rsidP="00A209D6">
      <w:pPr>
        <w:rPr>
          <w:b/>
        </w:rPr>
      </w:pPr>
      <w:r w:rsidRPr="00211C34">
        <w:rPr>
          <w:b/>
        </w:rPr>
        <w:fldChar w:fldCharType="begin"/>
      </w:r>
      <w:r w:rsidRPr="00211C34">
        <w:rPr>
          <w:b/>
        </w:rPr>
        <w:instrText xml:space="preserve"> REF _Ref24038148 \h </w:instrText>
      </w:r>
      <w:r>
        <w:rPr>
          <w:b/>
        </w:rPr>
        <w:instrText xml:space="preserve"> \* MERGEFORMAT </w:instrText>
      </w:r>
      <w:r w:rsidRPr="00211C34">
        <w:rPr>
          <w:b/>
        </w:rPr>
      </w:r>
      <w:r w:rsidRPr="00211C34">
        <w:rPr>
          <w:b/>
        </w:rPr>
        <w:fldChar w:fldCharType="separate"/>
      </w:r>
      <w:r w:rsidR="00F34B53" w:rsidRPr="00F34B53">
        <w:rPr>
          <w:b/>
        </w:rPr>
        <w:t xml:space="preserve">Proposal </w:t>
      </w:r>
      <w:r w:rsidR="00F34B53" w:rsidRPr="00F34B53">
        <w:rPr>
          <w:b/>
          <w:noProof/>
        </w:rPr>
        <w:t>8</w:t>
      </w:r>
      <w:r w:rsidR="00F34B53" w:rsidRPr="00F34B53">
        <w:rPr>
          <w:b/>
        </w:rPr>
        <w:t xml:space="preserve">: The cell edge condition is configured as an offset value to the </w:t>
      </w:r>
      <w:proofErr w:type="spellStart"/>
      <w:proofErr w:type="gramStart"/>
      <w:r w:rsidR="00F34B53" w:rsidRPr="00F34B53">
        <w:rPr>
          <w:b/>
        </w:rPr>
        <w:t>SIntraSearch</w:t>
      </w:r>
      <w:proofErr w:type="spellEnd"/>
      <w:r w:rsidR="00F34B53" w:rsidRPr="00F34B53">
        <w:rPr>
          <w:b/>
          <w:vertAlign w:val="subscript"/>
        </w:rPr>
        <w:t xml:space="preserve">  </w:t>
      </w:r>
      <w:r w:rsidR="00F34B53" w:rsidRPr="00F34B53">
        <w:rPr>
          <w:b/>
        </w:rPr>
        <w:t>and</w:t>
      </w:r>
      <w:proofErr w:type="gramEnd"/>
      <w:r w:rsidR="00F34B53" w:rsidRPr="00F34B53">
        <w:rPr>
          <w:b/>
        </w:rPr>
        <w:t>/or</w:t>
      </w:r>
      <w:r w:rsidR="00F34B53" w:rsidRPr="00F34B53">
        <w:rPr>
          <w:b/>
          <w:vertAlign w:val="subscript"/>
        </w:rPr>
        <w:t xml:space="preserve"> </w:t>
      </w:r>
      <w:proofErr w:type="spellStart"/>
      <w:r w:rsidR="00F34B53" w:rsidRPr="00F34B53">
        <w:rPr>
          <w:b/>
        </w:rPr>
        <w:t>SnonIntraSearch</w:t>
      </w:r>
      <w:proofErr w:type="spellEnd"/>
      <w:r w:rsidR="00F34B53" w:rsidRPr="00F34B53">
        <w:rPr>
          <w:b/>
          <w:vertAlign w:val="subscript"/>
        </w:rPr>
        <w:t xml:space="preserve"> </w:t>
      </w:r>
      <w:r w:rsidR="00F34B53" w:rsidRPr="00F34B53">
        <w:rPr>
          <w:b/>
        </w:rPr>
        <w:t>(P/Q)</w:t>
      </w:r>
      <w:r w:rsidR="00F34B53" w:rsidRPr="00F34B53">
        <w:rPr>
          <w:rFonts w:ascii="Arial" w:hAnsi="Arial" w:cs="Arial"/>
          <w:b/>
        </w:rPr>
        <w:t>.</w:t>
      </w:r>
      <w:r w:rsidRPr="00211C34">
        <w:rPr>
          <w:b/>
        </w:rPr>
        <w:fldChar w:fldCharType="end"/>
      </w:r>
    </w:p>
    <w:p w14:paraId="14B89472" w14:textId="1682AF85" w:rsidR="00211C34" w:rsidRPr="00211C34" w:rsidRDefault="00211C34" w:rsidP="00A209D6">
      <w:pPr>
        <w:rPr>
          <w:b/>
        </w:rPr>
      </w:pPr>
      <w:r w:rsidRPr="00211C34">
        <w:rPr>
          <w:b/>
        </w:rPr>
        <w:fldChar w:fldCharType="begin"/>
      </w:r>
      <w:r w:rsidRPr="00211C34">
        <w:rPr>
          <w:b/>
        </w:rPr>
        <w:instrText xml:space="preserve"> REF _Ref24038149 \h </w:instrText>
      </w:r>
      <w:r>
        <w:rPr>
          <w:b/>
        </w:rPr>
        <w:instrText xml:space="preserve"> \* MERGEFORMAT </w:instrText>
      </w:r>
      <w:r w:rsidRPr="00211C34">
        <w:rPr>
          <w:b/>
        </w:rPr>
      </w:r>
      <w:r w:rsidRPr="00211C34">
        <w:rPr>
          <w:b/>
        </w:rPr>
        <w:fldChar w:fldCharType="separate"/>
      </w:r>
      <w:r w:rsidR="00F34B53" w:rsidRPr="00F34B53">
        <w:rPr>
          <w:b/>
        </w:rPr>
        <w:t xml:space="preserve">Proposal </w:t>
      </w:r>
      <w:r w:rsidR="00F34B53" w:rsidRPr="00F34B53">
        <w:rPr>
          <w:b/>
          <w:noProof/>
        </w:rPr>
        <w:t>9</w:t>
      </w:r>
      <w:r w:rsidR="00F34B53" w:rsidRPr="00F34B53">
        <w:rPr>
          <w:b/>
        </w:rPr>
        <w:t>: The cell edge condition has no default values and requires network configuration.</w:t>
      </w:r>
      <w:r w:rsidRPr="00211C34">
        <w:rPr>
          <w:b/>
        </w:rPr>
        <w:fldChar w:fldCharType="end"/>
      </w:r>
    </w:p>
    <w:p w14:paraId="5737149E" w14:textId="18C9AEF2" w:rsidR="00211C34" w:rsidRPr="00211C34" w:rsidRDefault="00211C34" w:rsidP="00A209D6">
      <w:pPr>
        <w:rPr>
          <w:b/>
        </w:rPr>
      </w:pPr>
      <w:r w:rsidRPr="00211C34">
        <w:rPr>
          <w:b/>
        </w:rPr>
        <w:fldChar w:fldCharType="begin"/>
      </w:r>
      <w:r w:rsidRPr="00211C34">
        <w:rPr>
          <w:b/>
        </w:rPr>
        <w:instrText xml:space="preserve"> REF _Ref24038150 \h </w:instrText>
      </w:r>
      <w:r>
        <w:rPr>
          <w:b/>
        </w:rPr>
        <w:instrText xml:space="preserve"> \* MERGEFORMAT </w:instrText>
      </w:r>
      <w:r w:rsidRPr="00211C34">
        <w:rPr>
          <w:b/>
        </w:rPr>
      </w:r>
      <w:r w:rsidRPr="00211C34">
        <w:rPr>
          <w:b/>
        </w:rPr>
        <w:fldChar w:fldCharType="separate"/>
      </w:r>
      <w:r w:rsidR="00F34B53" w:rsidRPr="00F34B53">
        <w:rPr>
          <w:b/>
        </w:rPr>
        <w:t xml:space="preserve">Proposal </w:t>
      </w:r>
      <w:r w:rsidR="00F34B53" w:rsidRPr="00F34B53">
        <w:rPr>
          <w:b/>
          <w:noProof/>
        </w:rPr>
        <w:t>10</w:t>
      </w:r>
      <w:r w:rsidR="00F34B53" w:rsidRPr="00F34B53">
        <w:rPr>
          <w:b/>
        </w:rPr>
        <w:t>: Both RSRP and RSRQ are used as measurement quantities.</w:t>
      </w:r>
      <w:r w:rsidRPr="00211C34">
        <w:rPr>
          <w:b/>
        </w:rPr>
        <w:fldChar w:fldCharType="end"/>
      </w:r>
    </w:p>
    <w:p w14:paraId="35F222F4" w14:textId="1D025FC0" w:rsidR="00080512" w:rsidRPr="00211C34" w:rsidRDefault="00211C34" w:rsidP="00A209D6">
      <w:pPr>
        <w:rPr>
          <w:b/>
        </w:rPr>
      </w:pPr>
      <w:r w:rsidRPr="00211C34">
        <w:rPr>
          <w:b/>
        </w:rPr>
        <w:fldChar w:fldCharType="begin"/>
      </w:r>
      <w:r w:rsidRPr="00211C34">
        <w:rPr>
          <w:b/>
        </w:rPr>
        <w:instrText xml:space="preserve"> REF _Ref24038151 \h </w:instrText>
      </w:r>
      <w:r>
        <w:rPr>
          <w:b/>
        </w:rPr>
        <w:instrText xml:space="preserve"> \* MERGEFORMAT </w:instrText>
      </w:r>
      <w:r w:rsidRPr="00211C34">
        <w:rPr>
          <w:b/>
        </w:rPr>
      </w:r>
      <w:r w:rsidRPr="00211C34">
        <w:rPr>
          <w:b/>
        </w:rPr>
        <w:fldChar w:fldCharType="separate"/>
      </w:r>
      <w:r w:rsidR="00F34B53" w:rsidRPr="00F34B53">
        <w:rPr>
          <w:b/>
        </w:rPr>
        <w:t xml:space="preserve">Proposal </w:t>
      </w:r>
      <w:r w:rsidR="00F34B53" w:rsidRPr="00F34B53">
        <w:rPr>
          <w:b/>
          <w:noProof/>
        </w:rPr>
        <w:t>11</w:t>
      </w:r>
      <w:r w:rsidR="00F34B53" w:rsidRPr="00F34B53">
        <w:rPr>
          <w:b/>
        </w:rPr>
        <w:t>: Measurements</w:t>
      </w:r>
      <w:r w:rsidR="00F34B53" w:rsidRPr="00F34B53">
        <w:rPr>
          <w:b/>
          <w:noProof/>
          <w:lang w:eastAsia="zh-CN"/>
        </w:rPr>
        <w:t xml:space="preserve"> on frequencies with higher priorities are not relaxed.</w:t>
      </w:r>
      <w:r w:rsidRPr="00211C34">
        <w:rPr>
          <w:b/>
        </w:rPr>
        <w:fldChar w:fldCharType="end"/>
      </w:r>
    </w:p>
    <w:sectPr w:rsidR="00080512" w:rsidRPr="00211C3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3F36C" w14:textId="77777777" w:rsidR="00736C60" w:rsidRDefault="00736C60">
      <w:r>
        <w:separator/>
      </w:r>
    </w:p>
  </w:endnote>
  <w:endnote w:type="continuationSeparator" w:id="0">
    <w:p w14:paraId="7BACC92B" w14:textId="77777777" w:rsidR="00736C60" w:rsidRDefault="00736C60">
      <w:r>
        <w:continuationSeparator/>
      </w:r>
    </w:p>
  </w:endnote>
  <w:endnote w:type="continuationNotice" w:id="1">
    <w:p w14:paraId="75CC5180" w14:textId="77777777" w:rsidR="00736C60" w:rsidRDefault="00736C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0C4552" w:rsidRDefault="000C45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0C4552" w:rsidRDefault="000C45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0C4552" w:rsidRDefault="000C4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B4CB7" w14:textId="77777777" w:rsidR="00736C60" w:rsidRDefault="00736C60">
      <w:r>
        <w:separator/>
      </w:r>
    </w:p>
  </w:footnote>
  <w:footnote w:type="continuationSeparator" w:id="0">
    <w:p w14:paraId="4EAB4E3C" w14:textId="77777777" w:rsidR="00736C60" w:rsidRDefault="00736C60">
      <w:r>
        <w:continuationSeparator/>
      </w:r>
    </w:p>
  </w:footnote>
  <w:footnote w:type="continuationNotice" w:id="1">
    <w:p w14:paraId="1FEC4531" w14:textId="77777777" w:rsidR="00736C60" w:rsidRDefault="00736C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0C4552" w:rsidRDefault="000C45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0C4552" w:rsidRDefault="000C45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0C4552" w:rsidRDefault="000C4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E4FCB"/>
    <w:multiLevelType w:val="hybridMultilevel"/>
    <w:tmpl w:val="D37842B4"/>
    <w:lvl w:ilvl="0" w:tplc="CF28CF92">
      <w:start w:val="1"/>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BB9686D"/>
    <w:multiLevelType w:val="multilevel"/>
    <w:tmpl w:val="F9F834AE"/>
    <w:lvl w:ilvl="0">
      <w:start w:val="2"/>
      <w:numFmt w:val="decimal"/>
      <w:lvlText w:val="%1"/>
      <w:lvlJc w:val="left"/>
      <w:pPr>
        <w:ind w:left="384" w:hanging="384"/>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5E5875"/>
    <w:multiLevelType w:val="multilevel"/>
    <w:tmpl w:val="6F94F0C8"/>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FDC23FB"/>
    <w:multiLevelType w:val="multilevel"/>
    <w:tmpl w:val="2A740AA0"/>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EA4AA3"/>
    <w:multiLevelType w:val="multilevel"/>
    <w:tmpl w:val="22543560"/>
    <w:lvl w:ilvl="0">
      <w:start w:val="1"/>
      <w:numFmt w:val="decimal"/>
      <w:lvlText w:val="%1."/>
      <w:lvlJc w:val="left"/>
      <w:pPr>
        <w:ind w:left="1619" w:hanging="360"/>
      </w:pPr>
      <w:rPr>
        <w:rFonts w:hint="default"/>
      </w:rPr>
    </w:lvl>
    <w:lvl w:ilvl="1">
      <w:start w:val="5"/>
      <w:numFmt w:val="decimal"/>
      <w:isLgl/>
      <w:lvlText w:val="%1.%2."/>
      <w:lvlJc w:val="left"/>
      <w:pPr>
        <w:ind w:left="1979" w:hanging="72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2339" w:hanging="108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2699" w:hanging="1440"/>
      </w:pPr>
      <w:rPr>
        <w:rFonts w:hint="default"/>
      </w:rPr>
    </w:lvl>
    <w:lvl w:ilvl="6">
      <w:start w:val="1"/>
      <w:numFmt w:val="decimal"/>
      <w:isLgl/>
      <w:lvlText w:val="%1.%2.%3.%4.%5.%6.%7."/>
      <w:lvlJc w:val="left"/>
      <w:pPr>
        <w:ind w:left="3059" w:hanging="1800"/>
      </w:pPr>
      <w:rPr>
        <w:rFonts w:hint="default"/>
      </w:rPr>
    </w:lvl>
    <w:lvl w:ilvl="7">
      <w:start w:val="1"/>
      <w:numFmt w:val="decimal"/>
      <w:isLgl/>
      <w:lvlText w:val="%1.%2.%3.%4.%5.%6.%7.%8."/>
      <w:lvlJc w:val="left"/>
      <w:pPr>
        <w:ind w:left="3419" w:hanging="2160"/>
      </w:pPr>
      <w:rPr>
        <w:rFonts w:hint="default"/>
      </w:rPr>
    </w:lvl>
    <w:lvl w:ilvl="8">
      <w:start w:val="1"/>
      <w:numFmt w:val="decimal"/>
      <w:isLgl/>
      <w:lvlText w:val="%1.%2.%3.%4.%5.%6.%7.%8.%9."/>
      <w:lvlJc w:val="left"/>
      <w:pPr>
        <w:ind w:left="3419" w:hanging="2160"/>
      </w:pPr>
      <w:rPr>
        <w:rFont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2661435"/>
    <w:multiLevelType w:val="hybridMultilevel"/>
    <w:tmpl w:val="EFF8AB20"/>
    <w:lvl w:ilvl="0" w:tplc="040B000F">
      <w:start w:val="2"/>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4"/>
  </w:num>
  <w:num w:numId="9">
    <w:abstractNumId w:val="12"/>
  </w:num>
  <w:num w:numId="10">
    <w:abstractNumId w:val="5"/>
  </w:num>
  <w:num w:numId="11">
    <w:abstractNumId w:val="8"/>
  </w:num>
  <w:num w:numId="12">
    <w:abstractNumId w:val="2"/>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406"/>
    <w:rsid w:val="00016557"/>
    <w:rsid w:val="00023C40"/>
    <w:rsid w:val="00031117"/>
    <w:rsid w:val="00033397"/>
    <w:rsid w:val="000355A8"/>
    <w:rsid w:val="00040095"/>
    <w:rsid w:val="00047105"/>
    <w:rsid w:val="00051182"/>
    <w:rsid w:val="000567B6"/>
    <w:rsid w:val="000677E0"/>
    <w:rsid w:val="00073C9C"/>
    <w:rsid w:val="00080512"/>
    <w:rsid w:val="00090468"/>
    <w:rsid w:val="00094568"/>
    <w:rsid w:val="000A1826"/>
    <w:rsid w:val="000A3BA0"/>
    <w:rsid w:val="000B1FDE"/>
    <w:rsid w:val="000B51A0"/>
    <w:rsid w:val="000B7BCF"/>
    <w:rsid w:val="000C3ACF"/>
    <w:rsid w:val="000C4552"/>
    <w:rsid w:val="000C522B"/>
    <w:rsid w:val="000C68D7"/>
    <w:rsid w:val="000C6904"/>
    <w:rsid w:val="000D58AB"/>
    <w:rsid w:val="000D7AFD"/>
    <w:rsid w:val="000F702E"/>
    <w:rsid w:val="00112F1A"/>
    <w:rsid w:val="00113B36"/>
    <w:rsid w:val="00117CFD"/>
    <w:rsid w:val="001230A1"/>
    <w:rsid w:val="0012489A"/>
    <w:rsid w:val="00141E6F"/>
    <w:rsid w:val="00144718"/>
    <w:rsid w:val="00145075"/>
    <w:rsid w:val="00150782"/>
    <w:rsid w:val="00150E07"/>
    <w:rsid w:val="001523C4"/>
    <w:rsid w:val="001741A0"/>
    <w:rsid w:val="00175FA0"/>
    <w:rsid w:val="00194CD0"/>
    <w:rsid w:val="001B49C9"/>
    <w:rsid w:val="001C23F4"/>
    <w:rsid w:val="001C4CE5"/>
    <w:rsid w:val="001C4F79"/>
    <w:rsid w:val="001D36C5"/>
    <w:rsid w:val="001D6A7D"/>
    <w:rsid w:val="001F0A7D"/>
    <w:rsid w:val="001F168B"/>
    <w:rsid w:val="001F4603"/>
    <w:rsid w:val="001F7831"/>
    <w:rsid w:val="002003A1"/>
    <w:rsid w:val="00204045"/>
    <w:rsid w:val="0020712B"/>
    <w:rsid w:val="00210FA1"/>
    <w:rsid w:val="00211C34"/>
    <w:rsid w:val="00220DF9"/>
    <w:rsid w:val="00222083"/>
    <w:rsid w:val="00223863"/>
    <w:rsid w:val="0022606D"/>
    <w:rsid w:val="00226178"/>
    <w:rsid w:val="00226D12"/>
    <w:rsid w:val="00231728"/>
    <w:rsid w:val="00246352"/>
    <w:rsid w:val="00247E4D"/>
    <w:rsid w:val="002503C2"/>
    <w:rsid w:val="00250404"/>
    <w:rsid w:val="002549E7"/>
    <w:rsid w:val="002610D8"/>
    <w:rsid w:val="002666D0"/>
    <w:rsid w:val="002747EC"/>
    <w:rsid w:val="0027645C"/>
    <w:rsid w:val="002855BF"/>
    <w:rsid w:val="002A082A"/>
    <w:rsid w:val="002A0D69"/>
    <w:rsid w:val="002A718A"/>
    <w:rsid w:val="002C1899"/>
    <w:rsid w:val="002E105C"/>
    <w:rsid w:val="002F0D22"/>
    <w:rsid w:val="00304F9C"/>
    <w:rsid w:val="003172DC"/>
    <w:rsid w:val="00325AE3"/>
    <w:rsid w:val="00326069"/>
    <w:rsid w:val="003339FE"/>
    <w:rsid w:val="00344735"/>
    <w:rsid w:val="003527A1"/>
    <w:rsid w:val="0035462D"/>
    <w:rsid w:val="0035733A"/>
    <w:rsid w:val="00361A11"/>
    <w:rsid w:val="00363CA4"/>
    <w:rsid w:val="00364B41"/>
    <w:rsid w:val="00366A8D"/>
    <w:rsid w:val="003768EE"/>
    <w:rsid w:val="00380930"/>
    <w:rsid w:val="003820A8"/>
    <w:rsid w:val="00383096"/>
    <w:rsid w:val="00392149"/>
    <w:rsid w:val="003A41EF"/>
    <w:rsid w:val="003B40AD"/>
    <w:rsid w:val="003C04B6"/>
    <w:rsid w:val="003C4E37"/>
    <w:rsid w:val="003D5293"/>
    <w:rsid w:val="003D6B59"/>
    <w:rsid w:val="003E16BE"/>
    <w:rsid w:val="003E62BA"/>
    <w:rsid w:val="003F4E28"/>
    <w:rsid w:val="003F6B7C"/>
    <w:rsid w:val="004006E8"/>
    <w:rsid w:val="00401855"/>
    <w:rsid w:val="004038EF"/>
    <w:rsid w:val="004240AD"/>
    <w:rsid w:val="00430CD7"/>
    <w:rsid w:val="0043111B"/>
    <w:rsid w:val="00464DB6"/>
    <w:rsid w:val="00465587"/>
    <w:rsid w:val="00465BAF"/>
    <w:rsid w:val="0046780A"/>
    <w:rsid w:val="004730AA"/>
    <w:rsid w:val="00473B73"/>
    <w:rsid w:val="00477455"/>
    <w:rsid w:val="00481C69"/>
    <w:rsid w:val="004916D1"/>
    <w:rsid w:val="00491AD8"/>
    <w:rsid w:val="00495EFA"/>
    <w:rsid w:val="004A1F7B"/>
    <w:rsid w:val="004A4BD2"/>
    <w:rsid w:val="004A4E94"/>
    <w:rsid w:val="004B3848"/>
    <w:rsid w:val="004C09F6"/>
    <w:rsid w:val="004C44D2"/>
    <w:rsid w:val="004D3578"/>
    <w:rsid w:val="004D380D"/>
    <w:rsid w:val="004E213A"/>
    <w:rsid w:val="004E5D08"/>
    <w:rsid w:val="004F0818"/>
    <w:rsid w:val="00503171"/>
    <w:rsid w:val="0050355C"/>
    <w:rsid w:val="00506C28"/>
    <w:rsid w:val="00516070"/>
    <w:rsid w:val="00522513"/>
    <w:rsid w:val="00524911"/>
    <w:rsid w:val="00532041"/>
    <w:rsid w:val="00532DF8"/>
    <w:rsid w:val="00534DA0"/>
    <w:rsid w:val="005362C0"/>
    <w:rsid w:val="00543E6C"/>
    <w:rsid w:val="0055331D"/>
    <w:rsid w:val="00561E5C"/>
    <w:rsid w:val="00565087"/>
    <w:rsid w:val="0056573F"/>
    <w:rsid w:val="00577D1B"/>
    <w:rsid w:val="0058594B"/>
    <w:rsid w:val="00591D3B"/>
    <w:rsid w:val="005949E9"/>
    <w:rsid w:val="005A44D0"/>
    <w:rsid w:val="005B5E66"/>
    <w:rsid w:val="005C3486"/>
    <w:rsid w:val="005C3981"/>
    <w:rsid w:val="005C4922"/>
    <w:rsid w:val="005D2AF6"/>
    <w:rsid w:val="005D2EDA"/>
    <w:rsid w:val="005D7070"/>
    <w:rsid w:val="005E3D81"/>
    <w:rsid w:val="005F0214"/>
    <w:rsid w:val="005F4EDC"/>
    <w:rsid w:val="00604B9C"/>
    <w:rsid w:val="00607241"/>
    <w:rsid w:val="00611566"/>
    <w:rsid w:val="00620C13"/>
    <w:rsid w:val="006331AF"/>
    <w:rsid w:val="006444BE"/>
    <w:rsid w:val="00646D99"/>
    <w:rsid w:val="0065471F"/>
    <w:rsid w:val="00656910"/>
    <w:rsid w:val="006574C0"/>
    <w:rsid w:val="00661D5F"/>
    <w:rsid w:val="00670B6E"/>
    <w:rsid w:val="006767CB"/>
    <w:rsid w:val="0068297A"/>
    <w:rsid w:val="006A28F7"/>
    <w:rsid w:val="006A3547"/>
    <w:rsid w:val="006B45E8"/>
    <w:rsid w:val="006C62DE"/>
    <w:rsid w:val="006C66D8"/>
    <w:rsid w:val="006D1E24"/>
    <w:rsid w:val="006E1417"/>
    <w:rsid w:val="006E6311"/>
    <w:rsid w:val="006F1018"/>
    <w:rsid w:val="006F6A2C"/>
    <w:rsid w:val="007069DC"/>
    <w:rsid w:val="00710201"/>
    <w:rsid w:val="00713E52"/>
    <w:rsid w:val="007173B3"/>
    <w:rsid w:val="00720387"/>
    <w:rsid w:val="0072073A"/>
    <w:rsid w:val="007209B9"/>
    <w:rsid w:val="007342B5"/>
    <w:rsid w:val="00734A5B"/>
    <w:rsid w:val="00736C60"/>
    <w:rsid w:val="00742952"/>
    <w:rsid w:val="00744E76"/>
    <w:rsid w:val="007555FE"/>
    <w:rsid w:val="00757D40"/>
    <w:rsid w:val="00760468"/>
    <w:rsid w:val="007653D6"/>
    <w:rsid w:val="007662B5"/>
    <w:rsid w:val="007677B8"/>
    <w:rsid w:val="00781F0F"/>
    <w:rsid w:val="0078727C"/>
    <w:rsid w:val="0079049D"/>
    <w:rsid w:val="00793DC5"/>
    <w:rsid w:val="007B18D8"/>
    <w:rsid w:val="007C0311"/>
    <w:rsid w:val="007C095F"/>
    <w:rsid w:val="007C2DD0"/>
    <w:rsid w:val="007D2A35"/>
    <w:rsid w:val="007E309D"/>
    <w:rsid w:val="007E3B73"/>
    <w:rsid w:val="007E7011"/>
    <w:rsid w:val="007F2E08"/>
    <w:rsid w:val="007F5E2B"/>
    <w:rsid w:val="007F75A4"/>
    <w:rsid w:val="008028A4"/>
    <w:rsid w:val="00813245"/>
    <w:rsid w:val="008174B0"/>
    <w:rsid w:val="00826E46"/>
    <w:rsid w:val="00827BCB"/>
    <w:rsid w:val="00830142"/>
    <w:rsid w:val="00831AF5"/>
    <w:rsid w:val="00835633"/>
    <w:rsid w:val="00840DE0"/>
    <w:rsid w:val="00856309"/>
    <w:rsid w:val="00861B7E"/>
    <w:rsid w:val="0086354A"/>
    <w:rsid w:val="00865994"/>
    <w:rsid w:val="008768CA"/>
    <w:rsid w:val="00877EF9"/>
    <w:rsid w:val="00880559"/>
    <w:rsid w:val="008828B7"/>
    <w:rsid w:val="008934DE"/>
    <w:rsid w:val="008A3895"/>
    <w:rsid w:val="008A54C8"/>
    <w:rsid w:val="008A7096"/>
    <w:rsid w:val="008B5306"/>
    <w:rsid w:val="008B597C"/>
    <w:rsid w:val="008C3057"/>
    <w:rsid w:val="008D2E4D"/>
    <w:rsid w:val="008F396F"/>
    <w:rsid w:val="0090271F"/>
    <w:rsid w:val="00902DB9"/>
    <w:rsid w:val="0090466A"/>
    <w:rsid w:val="00915F0B"/>
    <w:rsid w:val="00916628"/>
    <w:rsid w:val="00923655"/>
    <w:rsid w:val="00933A19"/>
    <w:rsid w:val="00936071"/>
    <w:rsid w:val="00940212"/>
    <w:rsid w:val="00942EC2"/>
    <w:rsid w:val="009455CE"/>
    <w:rsid w:val="00961B32"/>
    <w:rsid w:val="00962509"/>
    <w:rsid w:val="00970DB3"/>
    <w:rsid w:val="00974BB0"/>
    <w:rsid w:val="00975964"/>
    <w:rsid w:val="00975BCD"/>
    <w:rsid w:val="00981A90"/>
    <w:rsid w:val="0098548C"/>
    <w:rsid w:val="00992FE4"/>
    <w:rsid w:val="009A0AF3"/>
    <w:rsid w:val="009A20C0"/>
    <w:rsid w:val="009A2F38"/>
    <w:rsid w:val="009B07CD"/>
    <w:rsid w:val="009B13BB"/>
    <w:rsid w:val="009B4232"/>
    <w:rsid w:val="009B48DA"/>
    <w:rsid w:val="009B5E60"/>
    <w:rsid w:val="009B6E80"/>
    <w:rsid w:val="009C19E9"/>
    <w:rsid w:val="009D2A9D"/>
    <w:rsid w:val="009D39B9"/>
    <w:rsid w:val="009D74A6"/>
    <w:rsid w:val="009E548F"/>
    <w:rsid w:val="009F1988"/>
    <w:rsid w:val="00A00543"/>
    <w:rsid w:val="00A02FDD"/>
    <w:rsid w:val="00A06BE9"/>
    <w:rsid w:val="00A10F02"/>
    <w:rsid w:val="00A14B3B"/>
    <w:rsid w:val="00A15259"/>
    <w:rsid w:val="00A16552"/>
    <w:rsid w:val="00A204CA"/>
    <w:rsid w:val="00A209D6"/>
    <w:rsid w:val="00A25F41"/>
    <w:rsid w:val="00A26484"/>
    <w:rsid w:val="00A3369A"/>
    <w:rsid w:val="00A37478"/>
    <w:rsid w:val="00A53724"/>
    <w:rsid w:val="00A54B2B"/>
    <w:rsid w:val="00A55BA5"/>
    <w:rsid w:val="00A56707"/>
    <w:rsid w:val="00A71956"/>
    <w:rsid w:val="00A73D8C"/>
    <w:rsid w:val="00A74D2F"/>
    <w:rsid w:val="00A82346"/>
    <w:rsid w:val="00A86512"/>
    <w:rsid w:val="00A86FF8"/>
    <w:rsid w:val="00A9671C"/>
    <w:rsid w:val="00AA1553"/>
    <w:rsid w:val="00AA2B99"/>
    <w:rsid w:val="00AB18E2"/>
    <w:rsid w:val="00AB6890"/>
    <w:rsid w:val="00AB7952"/>
    <w:rsid w:val="00AB7EDD"/>
    <w:rsid w:val="00AE2767"/>
    <w:rsid w:val="00AF161F"/>
    <w:rsid w:val="00B027AB"/>
    <w:rsid w:val="00B05380"/>
    <w:rsid w:val="00B05962"/>
    <w:rsid w:val="00B0764E"/>
    <w:rsid w:val="00B13790"/>
    <w:rsid w:val="00B15449"/>
    <w:rsid w:val="00B15652"/>
    <w:rsid w:val="00B16C2F"/>
    <w:rsid w:val="00B24847"/>
    <w:rsid w:val="00B2640A"/>
    <w:rsid w:val="00B27303"/>
    <w:rsid w:val="00B347B0"/>
    <w:rsid w:val="00B36D9A"/>
    <w:rsid w:val="00B41B05"/>
    <w:rsid w:val="00B472F5"/>
    <w:rsid w:val="00B47FD1"/>
    <w:rsid w:val="00B516BB"/>
    <w:rsid w:val="00B53C96"/>
    <w:rsid w:val="00B552A3"/>
    <w:rsid w:val="00B649C6"/>
    <w:rsid w:val="00B67DB2"/>
    <w:rsid w:val="00B84DB2"/>
    <w:rsid w:val="00BA273B"/>
    <w:rsid w:val="00BA5664"/>
    <w:rsid w:val="00BC3555"/>
    <w:rsid w:val="00BC3B5E"/>
    <w:rsid w:val="00BC532F"/>
    <w:rsid w:val="00BD4324"/>
    <w:rsid w:val="00BD593C"/>
    <w:rsid w:val="00BE2E08"/>
    <w:rsid w:val="00BE7911"/>
    <w:rsid w:val="00C12B51"/>
    <w:rsid w:val="00C14674"/>
    <w:rsid w:val="00C15FEB"/>
    <w:rsid w:val="00C22871"/>
    <w:rsid w:val="00C24650"/>
    <w:rsid w:val="00C25465"/>
    <w:rsid w:val="00C260B4"/>
    <w:rsid w:val="00C33079"/>
    <w:rsid w:val="00C430D1"/>
    <w:rsid w:val="00C44D4D"/>
    <w:rsid w:val="00C46C23"/>
    <w:rsid w:val="00C6210D"/>
    <w:rsid w:val="00C65013"/>
    <w:rsid w:val="00C67B58"/>
    <w:rsid w:val="00C75B68"/>
    <w:rsid w:val="00C76957"/>
    <w:rsid w:val="00C82809"/>
    <w:rsid w:val="00C83A13"/>
    <w:rsid w:val="00C9068C"/>
    <w:rsid w:val="00C92967"/>
    <w:rsid w:val="00CA35E1"/>
    <w:rsid w:val="00CA3D0C"/>
    <w:rsid w:val="00CA51F8"/>
    <w:rsid w:val="00CA654B"/>
    <w:rsid w:val="00CB3558"/>
    <w:rsid w:val="00CB6D0E"/>
    <w:rsid w:val="00CB72B8"/>
    <w:rsid w:val="00CC2BE4"/>
    <w:rsid w:val="00CD4C7B"/>
    <w:rsid w:val="00CE7AA6"/>
    <w:rsid w:val="00CF00F6"/>
    <w:rsid w:val="00CF3998"/>
    <w:rsid w:val="00CF3D9D"/>
    <w:rsid w:val="00CF7F48"/>
    <w:rsid w:val="00D06140"/>
    <w:rsid w:val="00D1753D"/>
    <w:rsid w:val="00D17A8C"/>
    <w:rsid w:val="00D32307"/>
    <w:rsid w:val="00D33AE5"/>
    <w:rsid w:val="00D33BE3"/>
    <w:rsid w:val="00D3792D"/>
    <w:rsid w:val="00D50EEE"/>
    <w:rsid w:val="00D54838"/>
    <w:rsid w:val="00D54FE8"/>
    <w:rsid w:val="00D55E47"/>
    <w:rsid w:val="00D56C1E"/>
    <w:rsid w:val="00D62E19"/>
    <w:rsid w:val="00D67CD1"/>
    <w:rsid w:val="00D738D6"/>
    <w:rsid w:val="00D76EAE"/>
    <w:rsid w:val="00D80795"/>
    <w:rsid w:val="00D854BE"/>
    <w:rsid w:val="00D87E00"/>
    <w:rsid w:val="00D9134D"/>
    <w:rsid w:val="00D91564"/>
    <w:rsid w:val="00D9405C"/>
    <w:rsid w:val="00D96D11"/>
    <w:rsid w:val="00DA75B9"/>
    <w:rsid w:val="00DA7A03"/>
    <w:rsid w:val="00DB0DB8"/>
    <w:rsid w:val="00DB0FEB"/>
    <w:rsid w:val="00DB1818"/>
    <w:rsid w:val="00DB6B51"/>
    <w:rsid w:val="00DC0FEB"/>
    <w:rsid w:val="00DC2855"/>
    <w:rsid w:val="00DC309B"/>
    <w:rsid w:val="00DC4DA2"/>
    <w:rsid w:val="00DC5261"/>
    <w:rsid w:val="00DD09D6"/>
    <w:rsid w:val="00DE0E54"/>
    <w:rsid w:val="00DE0F36"/>
    <w:rsid w:val="00DE25D2"/>
    <w:rsid w:val="00DF0C40"/>
    <w:rsid w:val="00DF3E8A"/>
    <w:rsid w:val="00DF6C02"/>
    <w:rsid w:val="00E03E0F"/>
    <w:rsid w:val="00E14703"/>
    <w:rsid w:val="00E16BCA"/>
    <w:rsid w:val="00E46C08"/>
    <w:rsid w:val="00E471CF"/>
    <w:rsid w:val="00E52504"/>
    <w:rsid w:val="00E549D4"/>
    <w:rsid w:val="00E56949"/>
    <w:rsid w:val="00E5768D"/>
    <w:rsid w:val="00E62835"/>
    <w:rsid w:val="00E62F33"/>
    <w:rsid w:val="00E77645"/>
    <w:rsid w:val="00E82A7A"/>
    <w:rsid w:val="00E83697"/>
    <w:rsid w:val="00E87AEB"/>
    <w:rsid w:val="00E92F64"/>
    <w:rsid w:val="00EA28CD"/>
    <w:rsid w:val="00EA66C9"/>
    <w:rsid w:val="00EB07F8"/>
    <w:rsid w:val="00EB3504"/>
    <w:rsid w:val="00EC194A"/>
    <w:rsid w:val="00EC4A25"/>
    <w:rsid w:val="00ED0BB3"/>
    <w:rsid w:val="00EE17F3"/>
    <w:rsid w:val="00EE6264"/>
    <w:rsid w:val="00F0224E"/>
    <w:rsid w:val="00F025A2"/>
    <w:rsid w:val="00F036E9"/>
    <w:rsid w:val="00F07388"/>
    <w:rsid w:val="00F100EC"/>
    <w:rsid w:val="00F1075C"/>
    <w:rsid w:val="00F2026E"/>
    <w:rsid w:val="00F2210A"/>
    <w:rsid w:val="00F234AF"/>
    <w:rsid w:val="00F2402E"/>
    <w:rsid w:val="00F34B53"/>
    <w:rsid w:val="00F37743"/>
    <w:rsid w:val="00F53089"/>
    <w:rsid w:val="00F54A3D"/>
    <w:rsid w:val="00F54CB0"/>
    <w:rsid w:val="00F579CD"/>
    <w:rsid w:val="00F62104"/>
    <w:rsid w:val="00F62DAA"/>
    <w:rsid w:val="00F653B8"/>
    <w:rsid w:val="00F66FF9"/>
    <w:rsid w:val="00F71B89"/>
    <w:rsid w:val="00F732AD"/>
    <w:rsid w:val="00F7353C"/>
    <w:rsid w:val="00F76F8F"/>
    <w:rsid w:val="00F81879"/>
    <w:rsid w:val="00F941DF"/>
    <w:rsid w:val="00FA1266"/>
    <w:rsid w:val="00FA526E"/>
    <w:rsid w:val="00FA54FF"/>
    <w:rsid w:val="00FB36FA"/>
    <w:rsid w:val="00FC1192"/>
    <w:rsid w:val="00FC11DE"/>
    <w:rsid w:val="00FC536C"/>
    <w:rsid w:val="00FC6525"/>
    <w:rsid w:val="00FD27CC"/>
    <w:rsid w:val="00FD7D0D"/>
    <w:rsid w:val="00FE251B"/>
    <w:rsid w:val="00FE474A"/>
    <w:rsid w:val="00FF7E32"/>
    <w:rsid w:val="219BCD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50E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50E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0E07"/>
    <w:rPr>
      <w:rFonts w:ascii="Arial" w:eastAsia="MS Mincho" w:hAnsi="Arial"/>
      <w:szCs w:val="24"/>
    </w:rPr>
  </w:style>
  <w:style w:type="paragraph" w:styleId="Caption">
    <w:name w:val="caption"/>
    <w:aliases w:val="cap,cap Char,Caption Char,Caption Char1 Char,cap Char Char1,Caption Char Char1 Char,cap Char2,题注"/>
    <w:basedOn w:val="Normal"/>
    <w:next w:val="Normal"/>
    <w:link w:val="CaptionChar1"/>
    <w:qFormat/>
    <w:rsid w:val="00DF3E8A"/>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DF3E8A"/>
    <w:rPr>
      <w:rFonts w:eastAsia="SimSun"/>
      <w:b/>
      <w:lang w:eastAsia="en-US"/>
    </w:rPr>
  </w:style>
  <w:style w:type="paragraph" w:customStyle="1" w:styleId="paragraph">
    <w:name w:val="paragraph"/>
    <w:basedOn w:val="Normal"/>
    <w:rsid w:val="00DF3E8A"/>
    <w:pPr>
      <w:spacing w:before="100" w:beforeAutospacing="1" w:after="100" w:afterAutospacing="1"/>
    </w:pPr>
    <w:rPr>
      <w:sz w:val="24"/>
      <w:szCs w:val="24"/>
      <w:lang w:val="fi-FI" w:eastAsia="fi-FI"/>
    </w:rPr>
  </w:style>
  <w:style w:type="paragraph" w:customStyle="1" w:styleId="Char">
    <w:name w:val="Char"/>
    <w:basedOn w:val="Normal"/>
    <w:rsid w:val="00CE7AA6"/>
    <w:pPr>
      <w:spacing w:after="160" w:line="240" w:lineRule="exact"/>
    </w:pPr>
    <w:rPr>
      <w:rFonts w:ascii="Verdana" w:hAnsi="Verdana"/>
      <w:lang w:val="en-US"/>
    </w:rPr>
  </w:style>
  <w:style w:type="character" w:customStyle="1" w:styleId="B1Char">
    <w:name w:val="B1 Char"/>
    <w:link w:val="B1"/>
    <w:rsid w:val="00E62F33"/>
    <w:rPr>
      <w:lang w:eastAsia="en-US"/>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7677B8"/>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7677B8"/>
    <w:rPr>
      <w:rFonts w:ascii="Arial" w:hAnsi="Arial"/>
      <w:sz w:val="22"/>
      <w:lang w:val="en-US" w:eastAsia="en-US"/>
    </w:rPr>
  </w:style>
  <w:style w:type="character" w:styleId="CommentReference">
    <w:name w:val="annotation reference"/>
    <w:basedOn w:val="DefaultParagraphFont"/>
    <w:rsid w:val="007677B8"/>
    <w:rPr>
      <w:sz w:val="16"/>
      <w:szCs w:val="16"/>
    </w:rPr>
  </w:style>
  <w:style w:type="paragraph" w:styleId="CommentText">
    <w:name w:val="annotation text"/>
    <w:basedOn w:val="Normal"/>
    <w:link w:val="CommentTextChar"/>
    <w:rsid w:val="007677B8"/>
  </w:style>
  <w:style w:type="character" w:customStyle="1" w:styleId="CommentTextChar">
    <w:name w:val="Comment Text Char"/>
    <w:basedOn w:val="DefaultParagraphFont"/>
    <w:link w:val="CommentText"/>
    <w:rsid w:val="007677B8"/>
    <w:rPr>
      <w:lang w:eastAsia="en-US"/>
    </w:rPr>
  </w:style>
  <w:style w:type="paragraph" w:styleId="CommentSubject">
    <w:name w:val="annotation subject"/>
    <w:basedOn w:val="CommentText"/>
    <w:next w:val="CommentText"/>
    <w:link w:val="CommentSubjectChar"/>
    <w:rsid w:val="007677B8"/>
    <w:rPr>
      <w:b/>
      <w:bCs/>
    </w:rPr>
  </w:style>
  <w:style w:type="character" w:customStyle="1" w:styleId="CommentSubjectChar">
    <w:name w:val="Comment Subject Char"/>
    <w:basedOn w:val="CommentTextChar"/>
    <w:link w:val="CommentSubject"/>
    <w:rsid w:val="007677B8"/>
    <w:rPr>
      <w:b/>
      <w:bCs/>
      <w:lang w:eastAsia="en-US"/>
    </w:rPr>
  </w:style>
  <w:style w:type="paragraph" w:customStyle="1" w:styleId="Comments">
    <w:name w:val="Comments"/>
    <w:basedOn w:val="Normal"/>
    <w:link w:val="CommentsChar"/>
    <w:qFormat/>
    <w:rsid w:val="00C44D4D"/>
    <w:pPr>
      <w:spacing w:before="40" w:after="0"/>
    </w:pPr>
    <w:rPr>
      <w:rFonts w:ascii="Arial" w:eastAsia="MS Mincho" w:hAnsi="Arial"/>
      <w:i/>
      <w:noProof/>
      <w:sz w:val="18"/>
      <w:szCs w:val="24"/>
      <w:lang w:eastAsia="en-GB"/>
    </w:rPr>
  </w:style>
  <w:style w:type="character" w:customStyle="1" w:styleId="CommentsChar">
    <w:name w:val="Comments Char"/>
    <w:link w:val="Comments"/>
    <w:rsid w:val="00C44D4D"/>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5AIRPNAIUNRU-859666464-5776</_dlc_DocId>
    <_dlc_DocIdUrl xmlns="71c5aaf6-e6ce-465b-b873-5148d2a4c105">
      <Url>https://nokia.sharepoint.com/sites/c5g/e2earch/_layouts/15/DocIdRedir.aspx?ID=5AIRPNAIUNRU-859666464-5776</Url>
      <Description>5AIRPNAIUNRU-859666464-5776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www.w3.org/XML/1998/namespace"/>
    <ds:schemaRef ds:uri="http://purl.org/dc/terms/"/>
    <ds:schemaRef ds:uri="71c5aaf6-e6ce-465b-b873-5148d2a4c105"/>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 ds:uri="83f22d2f-d16e-4be6-ad4f-29fa0b067c3c"/>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5BF3172-017E-4BE2-9384-F7F509AB2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694</TotalTime>
  <Pages>5</Pages>
  <Words>2075</Words>
  <Characters>12500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
  <cp:lastModifiedBy>Koskinen, Jussi-Pekka (Nokia - FI/Oulu)</cp:lastModifiedBy>
  <cp:revision>319</cp:revision>
  <dcterms:created xsi:type="dcterms:W3CDTF">2016-08-12T03:53:00Z</dcterms:created>
  <dcterms:modified xsi:type="dcterms:W3CDTF">2019-11-07T20:18:00Z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497bc38d-6e7f-4d72-b16f-58e19d407c6e</vt:lpwstr>
  </property>
</Properties>
</file>